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E34BCB">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E34BCB">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E34BCB">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E34BCB">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E34BCB">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E34BCB"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8FECE68E6C194F3398547C14DC5AAD0B"/>
                </w:placeholder>
              </w:sdtPr>
              <w:sdtEndPr>
                <w:rPr>
                  <w:lang w:val="en-IE"/>
                </w:rPr>
              </w:sdtEndPr>
              <w:sdtContent>
                <w:tc>
                  <w:tcPr>
                    <w:tcW w:w="5491" w:type="dxa"/>
                  </w:tcPr>
                  <w:p w14:paraId="163192D7" w14:textId="08C9392A" w:rsidR="00546DB1" w:rsidRPr="00546DB1" w:rsidRDefault="008D63E1" w:rsidP="00AB56F9">
                    <w:pPr>
                      <w:tabs>
                        <w:tab w:val="left" w:pos="426"/>
                      </w:tabs>
                      <w:spacing w:before="120"/>
                      <w:rPr>
                        <w:bCs/>
                        <w:lang w:val="en-IE" w:eastAsia="en-GB"/>
                      </w:rPr>
                    </w:pPr>
                    <w:r>
                      <w:rPr>
                        <w:bCs/>
                        <w:lang w:val="en-IE" w:eastAsia="en-GB"/>
                      </w:rPr>
                      <w:t>DG ENV.C2</w:t>
                    </w:r>
                  </w:p>
                </w:tc>
              </w:sdtContent>
            </w:sdt>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proofErr w:type="spellStart"/>
            <w:r w:rsidR="001203F8">
              <w:rPr>
                <w:bCs/>
                <w:lang w:eastAsia="en-GB"/>
              </w:rPr>
              <w:t>S</w:t>
            </w:r>
            <w:r w:rsidR="00546DB1" w:rsidRPr="00546DB1">
              <w:rPr>
                <w:bCs/>
                <w:lang w:eastAsia="en-GB"/>
              </w:rPr>
              <w:t>ysper</w:t>
            </w:r>
            <w:proofErr w:type="spellEnd"/>
            <w:r w:rsidR="00546DB1" w:rsidRPr="00546DB1">
              <w:rPr>
                <w:bCs/>
                <w:lang w:eastAsia="en-GB"/>
              </w:rPr>
              <w:t>:</w:t>
            </w:r>
          </w:p>
        </w:tc>
        <w:sdt>
          <w:sdtPr>
            <w:rPr>
              <w:bCs/>
              <w:lang w:eastAsia="en-GB"/>
            </w:rPr>
            <w:id w:val="-686597872"/>
            <w:placeholder>
              <w:docPart w:val="9BF4E35295BA4808A107977098D3401D"/>
            </w:placeholder>
          </w:sdtPr>
          <w:sdtEndPr/>
          <w:sdtContent>
            <w:sdt>
              <w:sdtPr>
                <w:rPr>
                  <w:bCs/>
                  <w:lang w:eastAsia="en-GB"/>
                </w:rPr>
                <w:id w:val="-316796605"/>
                <w:placeholder>
                  <w:docPart w:val="F8746AFBE8574113959E04407A9C99E9"/>
                </w:placeholder>
              </w:sdtPr>
              <w:sdtEndPr>
                <w:rPr>
                  <w:lang w:val="en-IE"/>
                </w:rPr>
              </w:sdtEndPr>
              <w:sdtContent>
                <w:tc>
                  <w:tcPr>
                    <w:tcW w:w="5491" w:type="dxa"/>
                  </w:tcPr>
                  <w:p w14:paraId="32FCC887" w14:textId="384AD5F8" w:rsidR="00546DB1" w:rsidRPr="003B2E38" w:rsidRDefault="008D63E1" w:rsidP="00AB56F9">
                    <w:pPr>
                      <w:tabs>
                        <w:tab w:val="left" w:pos="426"/>
                      </w:tabs>
                      <w:spacing w:before="120"/>
                      <w:rPr>
                        <w:bCs/>
                        <w:lang w:val="en-IE" w:eastAsia="en-GB"/>
                      </w:rPr>
                    </w:pPr>
                    <w:r>
                      <w:rPr>
                        <w:bCs/>
                        <w:lang w:val="en-IE" w:eastAsia="en-GB"/>
                      </w:rPr>
                      <w:t>336408</w:t>
                    </w:r>
                  </w:p>
                </w:tc>
              </w:sdtContent>
            </w:sdt>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152035492"/>
                  <w:placeholder>
                    <w:docPart w:val="CD0101C2A2F3452093FC13F91C349C04"/>
                  </w:placeholder>
                </w:sdtPr>
                <w:sdtEndPr/>
                <w:sdtContent>
                  <w:p w14:paraId="65EBCF52" w14:textId="3ADCD360" w:rsidR="00546DB1" w:rsidRPr="00236265" w:rsidRDefault="008D63E1" w:rsidP="008D63E1">
                    <w:pPr>
                      <w:tabs>
                        <w:tab w:val="left" w:pos="426"/>
                      </w:tabs>
                      <w:rPr>
                        <w:bCs/>
                        <w:lang w:val="pt-PT" w:eastAsia="en-GB"/>
                      </w:rPr>
                    </w:pPr>
                    <w:r w:rsidRPr="00EE5617">
                      <w:rPr>
                        <w:bCs/>
                        <w:lang w:val="fr-BE" w:eastAsia="en-GB"/>
                      </w:rPr>
                      <w:t>Paula DUARTE GASPAR</w:t>
                    </w:r>
                  </w:p>
                </w:sdtContent>
              </w:sdt>
            </w:sdtContent>
          </w:sdt>
          <w:p w14:paraId="227D6F6E" w14:textId="30B1390A" w:rsidR="00546DB1" w:rsidRPr="009F216F" w:rsidRDefault="00E34BCB"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8D63E1">
                  <w:rPr>
                    <w:bCs/>
                    <w:lang w:eastAsia="en-GB"/>
                  </w:rPr>
                  <w:t>3</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8D63E1">
                      <w:rPr>
                        <w:bCs/>
                        <w:lang w:eastAsia="en-GB"/>
                      </w:rPr>
                      <w:t>2025</w:t>
                    </w:r>
                  </w:sdtContent>
                </w:sdt>
              </w:sdtContent>
            </w:sdt>
          </w:p>
          <w:p w14:paraId="4128A55A" w14:textId="36C5353C" w:rsidR="00546DB1" w:rsidRPr="00546DB1" w:rsidRDefault="00E34BCB"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8D63E1">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8D63E1">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 xml:space="preserve">Art der </w:t>
            </w:r>
            <w:proofErr w:type="spellStart"/>
            <w:r>
              <w:rPr>
                <w:bCs/>
                <w:lang w:val="en-IE" w:eastAsia="en-GB"/>
              </w:rPr>
              <w:t>Abordnung</w:t>
            </w:r>
            <w:proofErr w:type="spellEnd"/>
          </w:p>
        </w:tc>
        <w:tc>
          <w:tcPr>
            <w:tcW w:w="5491" w:type="dxa"/>
          </w:tcPr>
          <w:p w14:paraId="23736760" w14:textId="561D6392"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225" w:dyaOrig="225"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58CD02AB"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E34BCB"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E34BCB"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E34BCB"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2482A097"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6F9C0068"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75pt" o:ole="">
                  <v:imagedata r:id="rId23" o:title=""/>
                </v:shape>
                <w:control r:id="rId24" w:name="OptionButton2" w:shapeid="_x0000_i1045"/>
              </w:object>
            </w:r>
            <w:r>
              <w:rPr>
                <w:bCs/>
                <w:lang w:val="en-GB" w:eastAsia="en-GB"/>
              </w:rPr>
              <w:object w:dxaOrig="225" w:dyaOrig="225" w14:anchorId="50596B69">
                <v:shape id="_x0000_i1047" type="#_x0000_t75" style="width:108pt;height:21.75pt" o:ole="">
                  <v:imagedata r:id="rId25" o:title=""/>
                </v:shape>
                <w:control r:id="rId26" w:name="OptionButton3" w:shapeid="_x0000_i1047"/>
              </w:object>
            </w:r>
          </w:p>
          <w:p w14:paraId="1CC7C8D1" w14:textId="25A45EA1" w:rsidR="00785A3F" w:rsidRPr="0007110E" w:rsidRDefault="00785A3F" w:rsidP="000675FD">
            <w:pPr>
              <w:tabs>
                <w:tab w:val="left" w:pos="426"/>
              </w:tabs>
              <w:spacing w:before="120" w:after="120"/>
              <w:rPr>
                <w:bCs/>
                <w:lang w:val="en-IE" w:eastAsia="en-GB"/>
              </w:rPr>
            </w:pPr>
            <w:r>
              <w:rPr>
                <w:lang w:val="en-GB"/>
              </w:rPr>
              <w:t xml:space="preserve">Ende der </w:t>
            </w:r>
            <w:proofErr w:type="spellStart"/>
            <w:r>
              <w:rPr>
                <w:lang w:val="en-GB"/>
              </w:rPr>
              <w:t>Bewerbungsfrist</w:t>
            </w:r>
            <w:proofErr w:type="spellEnd"/>
            <w:r>
              <w:rPr>
                <w:lang w:val="en-GB"/>
              </w:rPr>
              <w:t xml:space="preserve">: </w:t>
            </w:r>
            <w:sdt>
              <w:sdtPr>
                <w:rPr>
                  <w:bCs/>
                  <w:lang w:val="en-IE" w:eastAsia="en-GB"/>
                </w:rPr>
                <w:id w:val="319154040"/>
                <w:placeholder>
                  <w:docPart w:val="7A095002B5044C529611DC1FFA548CF4"/>
                </w:placeholder>
                <w:date w:fullDate="2025-06-25T00:00:00Z">
                  <w:dateFormat w:val="dd-MM-yyyy"/>
                  <w:lid w:val="fr-BE"/>
                  <w:storeMappedDataAs w:val="dateTime"/>
                  <w:calendar w:val="gregorian"/>
                </w:date>
              </w:sdtPr>
              <w:sdtEndPr/>
              <w:sdtContent>
                <w:r w:rsidR="00E34BCB">
                  <w:rPr>
                    <w:bCs/>
                    <w:lang w:val="fr-BE" w:eastAsia="en-GB"/>
                  </w:rPr>
                  <w:t>25-06-2025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proofErr w:type="spellStart"/>
      <w:r w:rsidRPr="007B514A">
        <w:rPr>
          <w:b/>
          <w:bCs/>
          <w:lang w:val="en-IE" w:eastAsia="en-GB"/>
        </w:rPr>
        <w:t>Wer</w:t>
      </w:r>
      <w:proofErr w:type="spellEnd"/>
      <w:r w:rsidRPr="007B514A">
        <w:rPr>
          <w:b/>
          <w:bCs/>
          <w:lang w:val="en-IE" w:eastAsia="en-GB"/>
        </w:rPr>
        <w:t xml:space="preserve"> </w:t>
      </w:r>
      <w:proofErr w:type="spellStart"/>
      <w:r w:rsidRPr="007B514A">
        <w:rPr>
          <w:b/>
          <w:bCs/>
          <w:lang w:val="en-IE" w:eastAsia="en-GB"/>
        </w:rPr>
        <w:t>wi</w:t>
      </w:r>
      <w:r w:rsidR="002F7504" w:rsidRPr="007B514A">
        <w:rPr>
          <w:b/>
          <w:bCs/>
          <w:lang w:val="en-IE" w:eastAsia="en-GB"/>
        </w:rPr>
        <w:t>r</w:t>
      </w:r>
      <w:proofErr w:type="spellEnd"/>
      <w:r w:rsidRPr="007B514A">
        <w:rPr>
          <w:b/>
          <w:bCs/>
          <w:lang w:val="en-IE" w:eastAsia="en-GB"/>
        </w:rPr>
        <w:t xml:space="preserve"> </w:t>
      </w:r>
      <w:proofErr w:type="spellStart"/>
      <w:r w:rsidRPr="007B514A">
        <w:rPr>
          <w:b/>
          <w:bCs/>
          <w:lang w:val="en-IE" w:eastAsia="en-GB"/>
        </w:rPr>
        <w:t>sind</w:t>
      </w:r>
      <w:proofErr w:type="spellEnd"/>
    </w:p>
    <w:sdt>
      <w:sdtPr>
        <w:rPr>
          <w:lang w:val="en-US" w:eastAsia="en-GB"/>
        </w:rPr>
        <w:id w:val="1822233941"/>
        <w:placeholder>
          <w:docPart w:val="FE6C9874556B47B1A65A432926DB0BCE"/>
        </w:placeholder>
      </w:sdtPr>
      <w:sdtEndPr/>
      <w:sdtContent>
        <w:p w14:paraId="3E7CBEEA" w14:textId="77777777" w:rsidR="008D63E1" w:rsidRPr="008D63E1" w:rsidRDefault="008D63E1" w:rsidP="008D63E1">
          <w:pPr>
            <w:rPr>
              <w:lang w:val="en-US" w:eastAsia="en-GB"/>
            </w:rPr>
          </w:pPr>
          <w:r w:rsidRPr="008D63E1">
            <w:rPr>
              <w:lang w:val="en-US" w:eastAsia="en-GB"/>
            </w:rPr>
            <w:t xml:space="preserve">Der </w:t>
          </w:r>
          <w:proofErr w:type="spellStart"/>
          <w:r w:rsidRPr="008D63E1">
            <w:rPr>
              <w:lang w:val="en-US" w:eastAsia="en-GB"/>
            </w:rPr>
            <w:t>Sachverständige</w:t>
          </w:r>
          <w:proofErr w:type="spellEnd"/>
          <w:r w:rsidRPr="008D63E1">
            <w:rPr>
              <w:lang w:val="en-US" w:eastAsia="en-GB"/>
            </w:rPr>
            <w:t xml:space="preserve"> </w:t>
          </w:r>
          <w:proofErr w:type="spellStart"/>
          <w:r w:rsidRPr="008D63E1">
            <w:rPr>
              <w:lang w:val="en-US" w:eastAsia="en-GB"/>
            </w:rPr>
            <w:t>wird</w:t>
          </w:r>
          <w:proofErr w:type="spellEnd"/>
          <w:r w:rsidRPr="008D63E1">
            <w:rPr>
              <w:lang w:val="en-US" w:eastAsia="en-GB"/>
            </w:rPr>
            <w:t xml:space="preserve"> Teil des </w:t>
          </w:r>
          <w:proofErr w:type="spellStart"/>
          <w:r w:rsidRPr="008D63E1">
            <w:rPr>
              <w:lang w:val="en-US" w:eastAsia="en-GB"/>
            </w:rPr>
            <w:t>Referats</w:t>
          </w:r>
          <w:proofErr w:type="spellEnd"/>
          <w:r w:rsidRPr="008D63E1">
            <w:rPr>
              <w:lang w:val="en-US" w:eastAsia="en-GB"/>
            </w:rPr>
            <w:t xml:space="preserve"> für </w:t>
          </w:r>
          <w:proofErr w:type="spellStart"/>
          <w:r w:rsidRPr="008D63E1">
            <w:rPr>
              <w:lang w:val="en-US" w:eastAsia="en-GB"/>
            </w:rPr>
            <w:t>Meeresumwelt</w:t>
          </w:r>
          <w:proofErr w:type="spellEnd"/>
          <w:r w:rsidRPr="008D63E1">
            <w:rPr>
              <w:lang w:val="en-US" w:eastAsia="en-GB"/>
            </w:rPr>
            <w:t xml:space="preserve"> und </w:t>
          </w:r>
          <w:proofErr w:type="spellStart"/>
          <w:r w:rsidRPr="008D63E1">
            <w:rPr>
              <w:lang w:val="en-US" w:eastAsia="en-GB"/>
            </w:rPr>
            <w:t>sauberes</w:t>
          </w:r>
          <w:proofErr w:type="spellEnd"/>
          <w:r w:rsidRPr="008D63E1">
            <w:rPr>
              <w:lang w:val="en-US" w:eastAsia="en-GB"/>
            </w:rPr>
            <w:t xml:space="preserve"> Wasser der </w:t>
          </w:r>
          <w:proofErr w:type="spellStart"/>
          <w:r w:rsidRPr="008D63E1">
            <w:rPr>
              <w:lang w:val="en-US" w:eastAsia="en-GB"/>
            </w:rPr>
            <w:t>Europäischen</w:t>
          </w:r>
          <w:proofErr w:type="spellEnd"/>
          <w:r w:rsidRPr="008D63E1">
            <w:rPr>
              <w:lang w:val="en-US" w:eastAsia="en-GB"/>
            </w:rPr>
            <w:t xml:space="preserve"> </w:t>
          </w:r>
          <w:proofErr w:type="spellStart"/>
          <w:r w:rsidRPr="008D63E1">
            <w:rPr>
              <w:lang w:val="en-US" w:eastAsia="en-GB"/>
            </w:rPr>
            <w:t>Kommission</w:t>
          </w:r>
          <w:proofErr w:type="spellEnd"/>
          <w:r w:rsidRPr="008D63E1">
            <w:rPr>
              <w:lang w:val="en-US" w:eastAsia="en-GB"/>
            </w:rPr>
            <w:t xml:space="preserve"> (GD Umwelt) sein. </w:t>
          </w:r>
        </w:p>
        <w:p w14:paraId="52B4DC2A" w14:textId="77777777" w:rsidR="008D63E1" w:rsidRPr="008D63E1" w:rsidRDefault="008D63E1" w:rsidP="008D63E1">
          <w:pPr>
            <w:rPr>
              <w:lang w:val="nl-BE" w:eastAsia="en-GB"/>
            </w:rPr>
          </w:pPr>
          <w:r w:rsidRPr="008D63E1">
            <w:rPr>
              <w:lang w:val="en-US" w:eastAsia="en-GB"/>
            </w:rPr>
            <w:lastRenderedPageBreak/>
            <w:t xml:space="preserve">Das </w:t>
          </w:r>
          <w:proofErr w:type="spellStart"/>
          <w:r w:rsidRPr="008D63E1">
            <w:rPr>
              <w:lang w:val="en-US" w:eastAsia="en-GB"/>
            </w:rPr>
            <w:t>Referat</w:t>
          </w:r>
          <w:proofErr w:type="spellEnd"/>
          <w:r w:rsidRPr="008D63E1">
            <w:rPr>
              <w:lang w:val="en-US" w:eastAsia="en-GB"/>
            </w:rPr>
            <w:t xml:space="preserve"> </w:t>
          </w:r>
          <w:proofErr w:type="spellStart"/>
          <w:r w:rsidRPr="008D63E1">
            <w:rPr>
              <w:lang w:val="en-US" w:eastAsia="en-GB"/>
            </w:rPr>
            <w:t>soll</w:t>
          </w:r>
          <w:proofErr w:type="spellEnd"/>
          <w:r w:rsidRPr="008D63E1">
            <w:rPr>
              <w:lang w:val="en-US" w:eastAsia="en-GB"/>
            </w:rPr>
            <w:t xml:space="preserve"> </w:t>
          </w:r>
          <w:proofErr w:type="spellStart"/>
          <w:r w:rsidRPr="008D63E1">
            <w:rPr>
              <w:lang w:val="en-US" w:eastAsia="en-GB"/>
            </w:rPr>
            <w:t>zu</w:t>
          </w:r>
          <w:proofErr w:type="spellEnd"/>
          <w:r w:rsidRPr="008D63E1">
            <w:rPr>
              <w:lang w:val="en-US" w:eastAsia="en-GB"/>
            </w:rPr>
            <w:t xml:space="preserve"> </w:t>
          </w:r>
          <w:proofErr w:type="spellStart"/>
          <w:r w:rsidRPr="008D63E1">
            <w:rPr>
              <w:lang w:val="en-US" w:eastAsia="en-GB"/>
            </w:rPr>
            <w:t>einer</w:t>
          </w:r>
          <w:proofErr w:type="spellEnd"/>
          <w:r w:rsidRPr="008D63E1">
            <w:rPr>
              <w:lang w:val="en-US" w:eastAsia="en-GB"/>
            </w:rPr>
            <w:t xml:space="preserve"> </w:t>
          </w:r>
          <w:proofErr w:type="spellStart"/>
          <w:r w:rsidRPr="008D63E1">
            <w:rPr>
              <w:lang w:val="en-US" w:eastAsia="en-GB"/>
            </w:rPr>
            <w:t>besseren</w:t>
          </w:r>
          <w:proofErr w:type="spellEnd"/>
          <w:r w:rsidRPr="008D63E1">
            <w:rPr>
              <w:lang w:val="en-US" w:eastAsia="en-GB"/>
            </w:rPr>
            <w:t xml:space="preserve"> </w:t>
          </w:r>
          <w:proofErr w:type="spellStart"/>
          <w:r w:rsidRPr="008D63E1">
            <w:rPr>
              <w:lang w:val="en-US" w:eastAsia="en-GB"/>
            </w:rPr>
            <w:t>Lebensqualität</w:t>
          </w:r>
          <w:proofErr w:type="spellEnd"/>
          <w:r w:rsidRPr="008D63E1">
            <w:rPr>
              <w:lang w:val="en-US" w:eastAsia="en-GB"/>
            </w:rPr>
            <w:t xml:space="preserve"> und </w:t>
          </w:r>
          <w:proofErr w:type="spellStart"/>
          <w:r w:rsidRPr="008D63E1">
            <w:rPr>
              <w:lang w:val="en-US" w:eastAsia="en-GB"/>
            </w:rPr>
            <w:t>resilienten</w:t>
          </w:r>
          <w:proofErr w:type="spellEnd"/>
          <w:r w:rsidRPr="008D63E1">
            <w:rPr>
              <w:lang w:val="en-US" w:eastAsia="en-GB"/>
            </w:rPr>
            <w:t xml:space="preserve"> </w:t>
          </w:r>
          <w:proofErr w:type="spellStart"/>
          <w:r w:rsidRPr="008D63E1">
            <w:rPr>
              <w:lang w:val="en-US" w:eastAsia="en-GB"/>
            </w:rPr>
            <w:t>Ökosystemen</w:t>
          </w:r>
          <w:proofErr w:type="spellEnd"/>
          <w:r w:rsidRPr="008D63E1">
            <w:rPr>
              <w:lang w:val="en-US" w:eastAsia="en-GB"/>
            </w:rPr>
            <w:t xml:space="preserve"> </w:t>
          </w:r>
          <w:proofErr w:type="spellStart"/>
          <w:r w:rsidRPr="008D63E1">
            <w:rPr>
              <w:lang w:val="en-US" w:eastAsia="en-GB"/>
            </w:rPr>
            <w:t>beitragen</w:t>
          </w:r>
          <w:proofErr w:type="spellEnd"/>
          <w:r w:rsidRPr="008D63E1">
            <w:rPr>
              <w:lang w:val="en-US" w:eastAsia="en-GB"/>
            </w:rPr>
            <w:t xml:space="preserve">, </w:t>
          </w:r>
          <w:proofErr w:type="spellStart"/>
          <w:r w:rsidRPr="008D63E1">
            <w:rPr>
              <w:lang w:val="en-US" w:eastAsia="en-GB"/>
            </w:rPr>
            <w:t>indem</w:t>
          </w:r>
          <w:proofErr w:type="spellEnd"/>
          <w:r w:rsidRPr="008D63E1">
            <w:rPr>
              <w:lang w:val="en-US" w:eastAsia="en-GB"/>
            </w:rPr>
            <w:t xml:space="preserve"> es EU-</w:t>
          </w:r>
          <w:proofErr w:type="spellStart"/>
          <w:r w:rsidRPr="008D63E1">
            <w:rPr>
              <w:lang w:val="en-US" w:eastAsia="en-GB"/>
            </w:rPr>
            <w:t>Strategien</w:t>
          </w:r>
          <w:proofErr w:type="spellEnd"/>
          <w:r w:rsidRPr="008D63E1">
            <w:rPr>
              <w:lang w:val="en-US" w:eastAsia="en-GB"/>
            </w:rPr>
            <w:t xml:space="preserve"> für </w:t>
          </w:r>
          <w:proofErr w:type="spellStart"/>
          <w:r w:rsidRPr="008D63E1">
            <w:rPr>
              <w:lang w:val="en-US" w:eastAsia="en-GB"/>
            </w:rPr>
            <w:t>sauberes</w:t>
          </w:r>
          <w:proofErr w:type="spellEnd"/>
          <w:r w:rsidRPr="008D63E1">
            <w:rPr>
              <w:lang w:val="en-US" w:eastAsia="en-GB"/>
            </w:rPr>
            <w:t xml:space="preserve"> Wasser in der </w:t>
          </w:r>
          <w:proofErr w:type="spellStart"/>
          <w:r w:rsidRPr="008D63E1">
            <w:rPr>
              <w:lang w:val="en-US" w:eastAsia="en-GB"/>
            </w:rPr>
            <w:t>Meeresumwelt</w:t>
          </w:r>
          <w:proofErr w:type="spellEnd"/>
          <w:r w:rsidRPr="008D63E1">
            <w:rPr>
              <w:lang w:val="en-US" w:eastAsia="en-GB"/>
            </w:rPr>
            <w:t xml:space="preserve"> </w:t>
          </w:r>
          <w:proofErr w:type="spellStart"/>
          <w:r w:rsidRPr="008D63E1">
            <w:rPr>
              <w:lang w:val="en-US" w:eastAsia="en-GB"/>
            </w:rPr>
            <w:t>entwickelt</w:t>
          </w:r>
          <w:proofErr w:type="spellEnd"/>
          <w:r w:rsidRPr="008D63E1">
            <w:rPr>
              <w:lang w:val="en-US" w:eastAsia="en-GB"/>
            </w:rPr>
            <w:t xml:space="preserve"> und </w:t>
          </w:r>
          <w:proofErr w:type="spellStart"/>
          <w:r w:rsidRPr="008D63E1">
            <w:rPr>
              <w:lang w:val="en-US" w:eastAsia="en-GB"/>
            </w:rPr>
            <w:t>bei</w:t>
          </w:r>
          <w:proofErr w:type="spellEnd"/>
          <w:r w:rsidRPr="008D63E1">
            <w:rPr>
              <w:lang w:val="en-US" w:eastAsia="en-GB"/>
            </w:rPr>
            <w:t xml:space="preserve"> </w:t>
          </w:r>
          <w:proofErr w:type="spellStart"/>
          <w:r w:rsidRPr="008D63E1">
            <w:rPr>
              <w:lang w:val="en-US" w:eastAsia="en-GB"/>
            </w:rPr>
            <w:t>deren</w:t>
          </w:r>
          <w:proofErr w:type="spellEnd"/>
          <w:r w:rsidRPr="008D63E1">
            <w:rPr>
              <w:lang w:val="en-US" w:eastAsia="en-GB"/>
            </w:rPr>
            <w:t xml:space="preserve"> </w:t>
          </w:r>
          <w:proofErr w:type="spellStart"/>
          <w:r w:rsidRPr="008D63E1">
            <w:rPr>
              <w:lang w:val="en-US" w:eastAsia="en-GB"/>
            </w:rPr>
            <w:t>Umsetzung</w:t>
          </w:r>
          <w:proofErr w:type="spellEnd"/>
          <w:r w:rsidRPr="008D63E1">
            <w:rPr>
              <w:lang w:val="en-US" w:eastAsia="en-GB"/>
            </w:rPr>
            <w:t xml:space="preserve"> und </w:t>
          </w:r>
          <w:proofErr w:type="spellStart"/>
          <w:r w:rsidRPr="008D63E1">
            <w:rPr>
              <w:lang w:val="en-US" w:eastAsia="en-GB"/>
            </w:rPr>
            <w:t>Durchsetzung</w:t>
          </w:r>
          <w:proofErr w:type="spellEnd"/>
          <w:r w:rsidRPr="008D63E1">
            <w:rPr>
              <w:lang w:val="en-US" w:eastAsia="en-GB"/>
            </w:rPr>
            <w:t xml:space="preserve"> </w:t>
          </w:r>
          <w:proofErr w:type="spellStart"/>
          <w:r w:rsidRPr="008D63E1">
            <w:rPr>
              <w:lang w:val="en-US" w:eastAsia="en-GB"/>
            </w:rPr>
            <w:t>unterstützt</w:t>
          </w:r>
          <w:proofErr w:type="spellEnd"/>
          <w:r w:rsidRPr="008D63E1">
            <w:rPr>
              <w:lang w:val="en-US" w:eastAsia="en-GB"/>
            </w:rPr>
            <w:t xml:space="preserve">. </w:t>
          </w:r>
          <w:r w:rsidRPr="008D63E1">
            <w:rPr>
              <w:lang w:val="nl-BE" w:eastAsia="en-GB"/>
            </w:rPr>
            <w:t xml:space="preserve">Das </w:t>
          </w:r>
          <w:proofErr w:type="spellStart"/>
          <w:r w:rsidRPr="008D63E1">
            <w:rPr>
              <w:lang w:val="nl-BE" w:eastAsia="en-GB"/>
            </w:rPr>
            <w:t>Referat</w:t>
          </w:r>
          <w:proofErr w:type="spellEnd"/>
          <w:r w:rsidRPr="008D63E1">
            <w:rPr>
              <w:lang w:val="nl-BE" w:eastAsia="en-GB"/>
            </w:rPr>
            <w:t xml:space="preserve"> </w:t>
          </w:r>
          <w:proofErr w:type="spellStart"/>
          <w:r w:rsidRPr="008D63E1">
            <w:rPr>
              <w:lang w:val="nl-BE" w:eastAsia="en-GB"/>
            </w:rPr>
            <w:t>verfügt</w:t>
          </w:r>
          <w:proofErr w:type="spellEnd"/>
          <w:r w:rsidRPr="008D63E1">
            <w:rPr>
              <w:lang w:val="nl-BE" w:eastAsia="en-GB"/>
            </w:rPr>
            <w:t xml:space="preserve"> </w:t>
          </w:r>
          <w:proofErr w:type="spellStart"/>
          <w:r w:rsidRPr="008D63E1">
            <w:rPr>
              <w:lang w:val="nl-BE" w:eastAsia="en-GB"/>
            </w:rPr>
            <w:t>über</w:t>
          </w:r>
          <w:proofErr w:type="spellEnd"/>
          <w:r w:rsidRPr="008D63E1">
            <w:rPr>
              <w:lang w:val="nl-BE" w:eastAsia="en-GB"/>
            </w:rPr>
            <w:t xml:space="preserve"> zwei Teams, die </w:t>
          </w:r>
          <w:proofErr w:type="spellStart"/>
          <w:r w:rsidRPr="008D63E1">
            <w:rPr>
              <w:lang w:val="nl-BE" w:eastAsia="en-GB"/>
            </w:rPr>
            <w:t>sich</w:t>
          </w:r>
          <w:proofErr w:type="spellEnd"/>
          <w:r w:rsidRPr="008D63E1">
            <w:rPr>
              <w:lang w:val="nl-BE" w:eastAsia="en-GB"/>
            </w:rPr>
            <w:t xml:space="preserve"> </w:t>
          </w:r>
          <w:proofErr w:type="spellStart"/>
          <w:r w:rsidRPr="008D63E1">
            <w:rPr>
              <w:lang w:val="nl-BE" w:eastAsia="en-GB"/>
            </w:rPr>
            <w:t>mit</w:t>
          </w:r>
          <w:proofErr w:type="spellEnd"/>
          <w:r w:rsidRPr="008D63E1">
            <w:rPr>
              <w:lang w:val="nl-BE" w:eastAsia="en-GB"/>
            </w:rPr>
            <w:t xml:space="preserve"> </w:t>
          </w:r>
          <w:proofErr w:type="spellStart"/>
          <w:r w:rsidRPr="008D63E1">
            <w:rPr>
              <w:lang w:val="nl-BE" w:eastAsia="en-GB"/>
            </w:rPr>
            <w:t>diesen</w:t>
          </w:r>
          <w:proofErr w:type="spellEnd"/>
          <w:r w:rsidRPr="008D63E1">
            <w:rPr>
              <w:lang w:val="nl-BE" w:eastAsia="en-GB"/>
            </w:rPr>
            <w:t xml:space="preserve"> beiden </w:t>
          </w:r>
          <w:proofErr w:type="spellStart"/>
          <w:r w:rsidRPr="008D63E1">
            <w:rPr>
              <w:lang w:val="nl-BE" w:eastAsia="en-GB"/>
            </w:rPr>
            <w:t>Politikbereichen</w:t>
          </w:r>
          <w:proofErr w:type="spellEnd"/>
          <w:r w:rsidRPr="008D63E1">
            <w:rPr>
              <w:lang w:val="nl-BE" w:eastAsia="en-GB"/>
            </w:rPr>
            <w:t xml:space="preserve"> befassen. </w:t>
          </w:r>
        </w:p>
        <w:p w14:paraId="7F6F2A32" w14:textId="77777777" w:rsidR="008D63E1" w:rsidRPr="008D63E1" w:rsidRDefault="008D63E1" w:rsidP="008D63E1">
          <w:pPr>
            <w:rPr>
              <w:lang w:val="nl-BE" w:eastAsia="en-GB"/>
            </w:rPr>
          </w:pPr>
        </w:p>
        <w:p w14:paraId="76DD1EEA" w14:textId="66B2B26D" w:rsidR="00803007" w:rsidRDefault="008D63E1" w:rsidP="008D63E1">
          <w:pPr>
            <w:rPr>
              <w:lang w:val="en-US" w:eastAsia="en-GB"/>
            </w:rPr>
          </w:pPr>
          <w:r w:rsidRPr="008D63E1">
            <w:rPr>
              <w:lang w:val="nl-BE" w:eastAsia="en-GB"/>
            </w:rPr>
            <w:t xml:space="preserve">Der </w:t>
          </w:r>
          <w:proofErr w:type="spellStart"/>
          <w:r w:rsidRPr="008D63E1">
            <w:rPr>
              <w:lang w:val="nl-BE" w:eastAsia="en-GB"/>
            </w:rPr>
            <w:t>Sachverständige</w:t>
          </w:r>
          <w:proofErr w:type="spellEnd"/>
          <w:r w:rsidRPr="008D63E1">
            <w:rPr>
              <w:lang w:val="nl-BE" w:eastAsia="en-GB"/>
            </w:rPr>
            <w:t xml:space="preserve"> </w:t>
          </w:r>
          <w:proofErr w:type="spellStart"/>
          <w:r w:rsidRPr="008D63E1">
            <w:rPr>
              <w:lang w:val="nl-BE" w:eastAsia="en-GB"/>
            </w:rPr>
            <w:t>wird</w:t>
          </w:r>
          <w:proofErr w:type="spellEnd"/>
          <w:r w:rsidRPr="008D63E1">
            <w:rPr>
              <w:lang w:val="nl-BE" w:eastAsia="en-GB"/>
            </w:rPr>
            <w:t xml:space="preserve"> Teil des </w:t>
          </w:r>
          <w:proofErr w:type="spellStart"/>
          <w:r w:rsidRPr="008D63E1">
            <w:rPr>
              <w:lang w:val="nl-BE" w:eastAsia="en-GB"/>
            </w:rPr>
            <w:t>Meeresteams</w:t>
          </w:r>
          <w:proofErr w:type="spellEnd"/>
          <w:r w:rsidRPr="008D63E1">
            <w:rPr>
              <w:lang w:val="nl-BE" w:eastAsia="en-GB"/>
            </w:rPr>
            <w:t xml:space="preserve"> sein, das </w:t>
          </w:r>
          <w:proofErr w:type="spellStart"/>
          <w:r w:rsidRPr="008D63E1">
            <w:rPr>
              <w:lang w:val="nl-BE" w:eastAsia="en-GB"/>
            </w:rPr>
            <w:t>sich</w:t>
          </w:r>
          <w:proofErr w:type="spellEnd"/>
          <w:r w:rsidRPr="008D63E1">
            <w:rPr>
              <w:lang w:val="nl-BE" w:eastAsia="en-GB"/>
            </w:rPr>
            <w:t xml:space="preserve"> </w:t>
          </w:r>
          <w:proofErr w:type="spellStart"/>
          <w:r w:rsidRPr="008D63E1">
            <w:rPr>
              <w:lang w:val="nl-BE" w:eastAsia="en-GB"/>
            </w:rPr>
            <w:t>mit</w:t>
          </w:r>
          <w:proofErr w:type="spellEnd"/>
          <w:r w:rsidRPr="008D63E1">
            <w:rPr>
              <w:lang w:val="nl-BE" w:eastAsia="en-GB"/>
            </w:rPr>
            <w:t xml:space="preserve"> der </w:t>
          </w:r>
          <w:proofErr w:type="spellStart"/>
          <w:r w:rsidRPr="008D63E1">
            <w:rPr>
              <w:lang w:val="nl-BE" w:eastAsia="en-GB"/>
            </w:rPr>
            <w:t>Meeresstrategie-Rahmenrichtlinie</w:t>
          </w:r>
          <w:proofErr w:type="spellEnd"/>
          <w:r w:rsidRPr="008D63E1">
            <w:rPr>
              <w:lang w:val="nl-BE" w:eastAsia="en-GB"/>
            </w:rPr>
            <w:t xml:space="preserve"> (MSRR), der </w:t>
          </w:r>
          <w:proofErr w:type="spellStart"/>
          <w:r w:rsidRPr="008D63E1">
            <w:rPr>
              <w:lang w:val="nl-BE" w:eastAsia="en-GB"/>
            </w:rPr>
            <w:t>Schwefelrichtlinie</w:t>
          </w:r>
          <w:proofErr w:type="spellEnd"/>
          <w:r w:rsidRPr="008D63E1">
            <w:rPr>
              <w:lang w:val="nl-BE" w:eastAsia="en-GB"/>
            </w:rPr>
            <w:t xml:space="preserve"> </w:t>
          </w:r>
          <w:proofErr w:type="spellStart"/>
          <w:r w:rsidRPr="008D63E1">
            <w:rPr>
              <w:lang w:val="nl-BE" w:eastAsia="en-GB"/>
            </w:rPr>
            <w:t>und</w:t>
          </w:r>
          <w:proofErr w:type="spellEnd"/>
          <w:r w:rsidRPr="008D63E1">
            <w:rPr>
              <w:lang w:val="nl-BE" w:eastAsia="en-GB"/>
            </w:rPr>
            <w:t xml:space="preserve"> der </w:t>
          </w:r>
          <w:proofErr w:type="spellStart"/>
          <w:r w:rsidRPr="008D63E1">
            <w:rPr>
              <w:lang w:val="nl-BE" w:eastAsia="en-GB"/>
            </w:rPr>
            <w:t>Quecksilberverordnung</w:t>
          </w:r>
          <w:proofErr w:type="spellEnd"/>
          <w:r w:rsidRPr="008D63E1">
            <w:rPr>
              <w:lang w:val="nl-BE" w:eastAsia="en-GB"/>
            </w:rPr>
            <w:t xml:space="preserve"> </w:t>
          </w:r>
          <w:proofErr w:type="spellStart"/>
          <w:r w:rsidRPr="008D63E1">
            <w:rPr>
              <w:lang w:val="nl-BE" w:eastAsia="en-GB"/>
            </w:rPr>
            <w:t>befasst</w:t>
          </w:r>
          <w:proofErr w:type="spellEnd"/>
          <w:r w:rsidRPr="008D63E1">
            <w:rPr>
              <w:lang w:val="nl-BE" w:eastAsia="en-GB"/>
            </w:rPr>
            <w:t xml:space="preserve">. </w:t>
          </w:r>
          <w:proofErr w:type="spellStart"/>
          <w:r w:rsidRPr="008D63E1">
            <w:rPr>
              <w:lang w:val="en-US" w:eastAsia="en-GB"/>
            </w:rPr>
            <w:t>Unsere</w:t>
          </w:r>
          <w:proofErr w:type="spellEnd"/>
          <w:r w:rsidRPr="008D63E1">
            <w:rPr>
              <w:lang w:val="en-US" w:eastAsia="en-GB"/>
            </w:rPr>
            <w:t xml:space="preserve"> Aufgabe </w:t>
          </w:r>
          <w:proofErr w:type="spellStart"/>
          <w:r w:rsidRPr="008D63E1">
            <w:rPr>
              <w:lang w:val="en-US" w:eastAsia="en-GB"/>
            </w:rPr>
            <w:t>ist</w:t>
          </w:r>
          <w:proofErr w:type="spellEnd"/>
          <w:r w:rsidRPr="008D63E1">
            <w:rPr>
              <w:lang w:val="en-US" w:eastAsia="en-GB"/>
            </w:rPr>
            <w:t xml:space="preserve"> es, </w:t>
          </w:r>
          <w:proofErr w:type="spellStart"/>
          <w:r w:rsidRPr="008D63E1">
            <w:rPr>
              <w:lang w:val="en-US" w:eastAsia="en-GB"/>
            </w:rPr>
            <w:t>saubere</w:t>
          </w:r>
          <w:proofErr w:type="spellEnd"/>
          <w:r w:rsidRPr="008D63E1">
            <w:rPr>
              <w:lang w:val="en-US" w:eastAsia="en-GB"/>
            </w:rPr>
            <w:t xml:space="preserve">, </w:t>
          </w:r>
          <w:proofErr w:type="spellStart"/>
          <w:r w:rsidRPr="008D63E1">
            <w:rPr>
              <w:lang w:val="en-US" w:eastAsia="en-GB"/>
            </w:rPr>
            <w:t>gesunde</w:t>
          </w:r>
          <w:proofErr w:type="spellEnd"/>
          <w:r w:rsidRPr="008D63E1">
            <w:rPr>
              <w:lang w:val="en-US" w:eastAsia="en-GB"/>
            </w:rPr>
            <w:t xml:space="preserve">, </w:t>
          </w:r>
          <w:proofErr w:type="spellStart"/>
          <w:r w:rsidRPr="008D63E1">
            <w:rPr>
              <w:lang w:val="en-US" w:eastAsia="en-GB"/>
            </w:rPr>
            <w:t>widerstandsfähige</w:t>
          </w:r>
          <w:proofErr w:type="spellEnd"/>
          <w:r w:rsidRPr="008D63E1">
            <w:rPr>
              <w:lang w:val="en-US" w:eastAsia="en-GB"/>
            </w:rPr>
            <w:t xml:space="preserve"> und </w:t>
          </w:r>
          <w:proofErr w:type="spellStart"/>
          <w:r w:rsidRPr="008D63E1">
            <w:rPr>
              <w:lang w:val="en-US" w:eastAsia="en-GB"/>
            </w:rPr>
            <w:t>produktive</w:t>
          </w:r>
          <w:proofErr w:type="spellEnd"/>
          <w:r w:rsidRPr="008D63E1">
            <w:rPr>
              <w:lang w:val="en-US" w:eastAsia="en-GB"/>
            </w:rPr>
            <w:t xml:space="preserve"> </w:t>
          </w:r>
          <w:proofErr w:type="spellStart"/>
          <w:r w:rsidRPr="008D63E1">
            <w:rPr>
              <w:lang w:val="en-US" w:eastAsia="en-GB"/>
            </w:rPr>
            <w:t>Meere</w:t>
          </w:r>
          <w:proofErr w:type="spellEnd"/>
          <w:r w:rsidRPr="008D63E1">
            <w:rPr>
              <w:lang w:val="en-US" w:eastAsia="en-GB"/>
            </w:rPr>
            <w:t xml:space="preserve"> </w:t>
          </w:r>
          <w:proofErr w:type="spellStart"/>
          <w:r w:rsidRPr="008D63E1">
            <w:rPr>
              <w:lang w:val="en-US" w:eastAsia="en-GB"/>
            </w:rPr>
            <w:t>zu</w:t>
          </w:r>
          <w:proofErr w:type="spellEnd"/>
          <w:r w:rsidRPr="008D63E1">
            <w:rPr>
              <w:lang w:val="en-US" w:eastAsia="en-GB"/>
            </w:rPr>
            <w:t xml:space="preserve"> </w:t>
          </w:r>
          <w:proofErr w:type="spellStart"/>
          <w:r w:rsidRPr="008D63E1">
            <w:rPr>
              <w:lang w:val="en-US" w:eastAsia="en-GB"/>
            </w:rPr>
            <w:t>schaffen</w:t>
          </w:r>
          <w:proofErr w:type="spellEnd"/>
          <w:r w:rsidRPr="008D63E1">
            <w:rPr>
              <w:lang w:val="en-US" w:eastAsia="en-GB"/>
            </w:rPr>
            <w:t>.</w:t>
          </w:r>
        </w:p>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1875F14E" w14:textId="77777777" w:rsidR="008D63E1" w:rsidRPr="008D63E1" w:rsidRDefault="008D63E1" w:rsidP="008D63E1">
          <w:pPr>
            <w:rPr>
              <w:lang w:val="nl-BE" w:eastAsia="en-GB"/>
            </w:rPr>
          </w:pPr>
          <w:r w:rsidRPr="008D63E1">
            <w:rPr>
              <w:lang w:val="nl-BE" w:eastAsia="en-GB"/>
            </w:rPr>
            <w:t xml:space="preserve">Die </w:t>
          </w:r>
          <w:proofErr w:type="spellStart"/>
          <w:r w:rsidRPr="008D63E1">
            <w:rPr>
              <w:lang w:val="nl-BE" w:eastAsia="en-GB"/>
            </w:rPr>
            <w:t>Hauptaufgaben</w:t>
          </w:r>
          <w:proofErr w:type="spellEnd"/>
          <w:r w:rsidRPr="008D63E1">
            <w:rPr>
              <w:lang w:val="nl-BE" w:eastAsia="en-GB"/>
            </w:rPr>
            <w:t xml:space="preserve"> des </w:t>
          </w:r>
          <w:proofErr w:type="spellStart"/>
          <w:r w:rsidRPr="008D63E1">
            <w:rPr>
              <w:lang w:val="nl-BE" w:eastAsia="en-GB"/>
            </w:rPr>
            <w:t>Sachverständigen</w:t>
          </w:r>
          <w:proofErr w:type="spellEnd"/>
          <w:r w:rsidRPr="008D63E1">
            <w:rPr>
              <w:lang w:val="nl-BE" w:eastAsia="en-GB"/>
            </w:rPr>
            <w:t xml:space="preserve"> werden </w:t>
          </w:r>
          <w:proofErr w:type="spellStart"/>
          <w:r w:rsidRPr="008D63E1">
            <w:rPr>
              <w:lang w:val="nl-BE" w:eastAsia="en-GB"/>
            </w:rPr>
            <w:t>darin</w:t>
          </w:r>
          <w:proofErr w:type="spellEnd"/>
          <w:r w:rsidRPr="008D63E1">
            <w:rPr>
              <w:lang w:val="nl-BE" w:eastAsia="en-GB"/>
            </w:rPr>
            <w:t xml:space="preserve"> </w:t>
          </w:r>
          <w:proofErr w:type="spellStart"/>
          <w:r w:rsidRPr="008D63E1">
            <w:rPr>
              <w:lang w:val="nl-BE" w:eastAsia="en-GB"/>
            </w:rPr>
            <w:t>bestehen</w:t>
          </w:r>
          <w:proofErr w:type="spellEnd"/>
          <w:r w:rsidRPr="008D63E1">
            <w:rPr>
              <w:lang w:val="nl-BE" w:eastAsia="en-GB"/>
            </w:rPr>
            <w:t xml:space="preserve">, </w:t>
          </w:r>
          <w:proofErr w:type="spellStart"/>
          <w:r w:rsidRPr="008D63E1">
            <w:rPr>
              <w:lang w:val="nl-BE" w:eastAsia="en-GB"/>
            </w:rPr>
            <w:t>an</w:t>
          </w:r>
          <w:proofErr w:type="spellEnd"/>
          <w:r w:rsidRPr="008D63E1">
            <w:rPr>
              <w:lang w:val="nl-BE" w:eastAsia="en-GB"/>
            </w:rPr>
            <w:t xml:space="preserve"> der </w:t>
          </w:r>
          <w:proofErr w:type="spellStart"/>
          <w:r w:rsidRPr="008D63E1">
            <w:rPr>
              <w:lang w:val="nl-BE" w:eastAsia="en-GB"/>
            </w:rPr>
            <w:t>Meeresstrategie-Rahmenrichtlinie</w:t>
          </w:r>
          <w:proofErr w:type="spellEnd"/>
          <w:r w:rsidRPr="008D63E1">
            <w:rPr>
              <w:lang w:val="nl-BE" w:eastAsia="en-GB"/>
            </w:rPr>
            <w:t xml:space="preserve"> (MSRR) </w:t>
          </w:r>
          <w:proofErr w:type="spellStart"/>
          <w:r w:rsidRPr="008D63E1">
            <w:rPr>
              <w:lang w:val="nl-BE" w:eastAsia="en-GB"/>
            </w:rPr>
            <w:t>zu</w:t>
          </w:r>
          <w:proofErr w:type="spellEnd"/>
          <w:r w:rsidRPr="008D63E1">
            <w:rPr>
              <w:lang w:val="nl-BE" w:eastAsia="en-GB"/>
            </w:rPr>
            <w:t xml:space="preserve"> </w:t>
          </w:r>
          <w:proofErr w:type="spellStart"/>
          <w:r w:rsidRPr="008D63E1">
            <w:rPr>
              <w:lang w:val="nl-BE" w:eastAsia="en-GB"/>
            </w:rPr>
            <w:t>arbeiten</w:t>
          </w:r>
          <w:proofErr w:type="spellEnd"/>
          <w:r w:rsidRPr="008D63E1">
            <w:rPr>
              <w:lang w:val="nl-BE" w:eastAsia="en-GB"/>
            </w:rPr>
            <w:t xml:space="preserve">. Der </w:t>
          </w:r>
          <w:proofErr w:type="spellStart"/>
          <w:r w:rsidRPr="008D63E1">
            <w:rPr>
              <w:lang w:val="nl-BE" w:eastAsia="en-GB"/>
            </w:rPr>
            <w:t>Sachverständige</w:t>
          </w:r>
          <w:proofErr w:type="spellEnd"/>
          <w:r w:rsidRPr="008D63E1">
            <w:rPr>
              <w:lang w:val="nl-BE" w:eastAsia="en-GB"/>
            </w:rPr>
            <w:t xml:space="preserve"> </w:t>
          </w:r>
          <w:proofErr w:type="spellStart"/>
          <w:r w:rsidRPr="008D63E1">
            <w:rPr>
              <w:lang w:val="nl-BE" w:eastAsia="en-GB"/>
            </w:rPr>
            <w:t>wird</w:t>
          </w:r>
          <w:proofErr w:type="spellEnd"/>
          <w:r w:rsidRPr="008D63E1">
            <w:rPr>
              <w:lang w:val="nl-BE" w:eastAsia="en-GB"/>
            </w:rPr>
            <w:t xml:space="preserve"> </w:t>
          </w:r>
          <w:proofErr w:type="spellStart"/>
          <w:r w:rsidRPr="008D63E1">
            <w:rPr>
              <w:lang w:val="nl-BE" w:eastAsia="en-GB"/>
            </w:rPr>
            <w:t>insbesondere</w:t>
          </w:r>
          <w:proofErr w:type="spellEnd"/>
          <w:r w:rsidRPr="008D63E1">
            <w:rPr>
              <w:lang w:val="nl-BE" w:eastAsia="en-GB"/>
            </w:rPr>
            <w:t xml:space="preserve"> </w:t>
          </w:r>
          <w:proofErr w:type="spellStart"/>
          <w:r w:rsidRPr="008D63E1">
            <w:rPr>
              <w:lang w:val="nl-BE" w:eastAsia="en-GB"/>
            </w:rPr>
            <w:t>zur</w:t>
          </w:r>
          <w:proofErr w:type="spellEnd"/>
          <w:r w:rsidRPr="008D63E1">
            <w:rPr>
              <w:lang w:val="nl-BE" w:eastAsia="en-GB"/>
            </w:rPr>
            <w:t xml:space="preserve"> 1) </w:t>
          </w:r>
          <w:proofErr w:type="spellStart"/>
          <w:r w:rsidRPr="008D63E1">
            <w:rPr>
              <w:lang w:val="nl-BE" w:eastAsia="en-GB"/>
            </w:rPr>
            <w:t>Überprüfung</w:t>
          </w:r>
          <w:proofErr w:type="spellEnd"/>
          <w:r w:rsidRPr="008D63E1">
            <w:rPr>
              <w:lang w:val="nl-BE" w:eastAsia="en-GB"/>
            </w:rPr>
            <w:t xml:space="preserve"> der </w:t>
          </w:r>
          <w:proofErr w:type="spellStart"/>
          <w:r w:rsidRPr="008D63E1">
            <w:rPr>
              <w:lang w:val="nl-BE" w:eastAsia="en-GB"/>
            </w:rPr>
            <w:t>Meeresstrategie-Rahmenrichtlinie</w:t>
          </w:r>
          <w:proofErr w:type="spellEnd"/>
          <w:r w:rsidRPr="008D63E1">
            <w:rPr>
              <w:lang w:val="nl-BE" w:eastAsia="en-GB"/>
            </w:rPr>
            <w:t xml:space="preserve">, </w:t>
          </w:r>
          <w:proofErr w:type="spellStart"/>
          <w:r w:rsidRPr="008D63E1">
            <w:rPr>
              <w:lang w:val="nl-BE" w:eastAsia="en-GB"/>
            </w:rPr>
            <w:t>einschließlich</w:t>
          </w:r>
          <w:proofErr w:type="spellEnd"/>
          <w:r w:rsidRPr="008D63E1">
            <w:rPr>
              <w:lang w:val="nl-BE" w:eastAsia="en-GB"/>
            </w:rPr>
            <w:t xml:space="preserve"> </w:t>
          </w:r>
          <w:proofErr w:type="spellStart"/>
          <w:r w:rsidRPr="008D63E1">
            <w:rPr>
              <w:lang w:val="nl-BE" w:eastAsia="en-GB"/>
            </w:rPr>
            <w:t>eines</w:t>
          </w:r>
          <w:proofErr w:type="spellEnd"/>
          <w:r w:rsidRPr="008D63E1">
            <w:rPr>
              <w:lang w:val="nl-BE" w:eastAsia="en-GB"/>
            </w:rPr>
            <w:t xml:space="preserve"> </w:t>
          </w:r>
          <w:proofErr w:type="spellStart"/>
          <w:r w:rsidRPr="008D63E1">
            <w:rPr>
              <w:lang w:val="nl-BE" w:eastAsia="en-GB"/>
            </w:rPr>
            <w:t>möglichen</w:t>
          </w:r>
          <w:proofErr w:type="spellEnd"/>
          <w:r w:rsidRPr="008D63E1">
            <w:rPr>
              <w:lang w:val="nl-BE" w:eastAsia="en-GB"/>
            </w:rPr>
            <w:t xml:space="preserve"> </w:t>
          </w:r>
          <w:proofErr w:type="spellStart"/>
          <w:r w:rsidRPr="008D63E1">
            <w:rPr>
              <w:lang w:val="nl-BE" w:eastAsia="en-GB"/>
            </w:rPr>
            <w:t>Legislativvorschlags</w:t>
          </w:r>
          <w:proofErr w:type="spellEnd"/>
          <w:r w:rsidRPr="008D63E1">
            <w:rPr>
              <w:lang w:val="nl-BE" w:eastAsia="en-GB"/>
            </w:rPr>
            <w:t xml:space="preserve">, </w:t>
          </w:r>
          <w:proofErr w:type="spellStart"/>
          <w:r w:rsidRPr="008D63E1">
            <w:rPr>
              <w:lang w:val="nl-BE" w:eastAsia="en-GB"/>
            </w:rPr>
            <w:t>beitragen</w:t>
          </w:r>
          <w:proofErr w:type="spellEnd"/>
          <w:r w:rsidRPr="008D63E1">
            <w:rPr>
              <w:lang w:val="nl-BE" w:eastAsia="en-GB"/>
            </w:rPr>
            <w:t xml:space="preserve">; 2. die </w:t>
          </w:r>
          <w:proofErr w:type="spellStart"/>
          <w:r w:rsidRPr="008D63E1">
            <w:rPr>
              <w:lang w:val="nl-BE" w:eastAsia="en-GB"/>
            </w:rPr>
            <w:t>Umsetzung</w:t>
          </w:r>
          <w:proofErr w:type="spellEnd"/>
          <w:r w:rsidRPr="008D63E1">
            <w:rPr>
              <w:lang w:val="nl-BE" w:eastAsia="en-GB"/>
            </w:rPr>
            <w:t xml:space="preserve"> der </w:t>
          </w:r>
          <w:proofErr w:type="spellStart"/>
          <w:r w:rsidRPr="008D63E1">
            <w:rPr>
              <w:lang w:val="nl-BE" w:eastAsia="en-GB"/>
            </w:rPr>
            <w:t>Meeresstrategie-Rahmenrichtlinie</w:t>
          </w:r>
          <w:proofErr w:type="spellEnd"/>
          <w:r w:rsidRPr="008D63E1">
            <w:rPr>
              <w:lang w:val="nl-BE" w:eastAsia="en-GB"/>
            </w:rPr>
            <w:t xml:space="preserve"> </w:t>
          </w:r>
          <w:proofErr w:type="spellStart"/>
          <w:r w:rsidRPr="008D63E1">
            <w:rPr>
              <w:lang w:val="nl-BE" w:eastAsia="en-GB"/>
            </w:rPr>
            <w:t>mit</w:t>
          </w:r>
          <w:proofErr w:type="spellEnd"/>
          <w:r w:rsidRPr="008D63E1">
            <w:rPr>
              <w:lang w:val="nl-BE" w:eastAsia="en-GB"/>
            </w:rPr>
            <w:t xml:space="preserve"> </w:t>
          </w:r>
          <w:proofErr w:type="spellStart"/>
          <w:r w:rsidRPr="008D63E1">
            <w:rPr>
              <w:lang w:val="nl-BE" w:eastAsia="en-GB"/>
            </w:rPr>
            <w:t>Schwerpunkt</w:t>
          </w:r>
          <w:proofErr w:type="spellEnd"/>
          <w:r w:rsidRPr="008D63E1">
            <w:rPr>
              <w:lang w:val="nl-BE" w:eastAsia="en-GB"/>
            </w:rPr>
            <w:t xml:space="preserve"> </w:t>
          </w:r>
          <w:proofErr w:type="spellStart"/>
          <w:r w:rsidRPr="008D63E1">
            <w:rPr>
              <w:lang w:val="nl-BE" w:eastAsia="en-GB"/>
            </w:rPr>
            <w:t>auf</w:t>
          </w:r>
          <w:proofErr w:type="spellEnd"/>
          <w:r w:rsidRPr="008D63E1">
            <w:rPr>
              <w:lang w:val="nl-BE" w:eastAsia="en-GB"/>
            </w:rPr>
            <w:t xml:space="preserve"> den </w:t>
          </w:r>
          <w:proofErr w:type="spellStart"/>
          <w:r w:rsidRPr="008D63E1">
            <w:rPr>
              <w:lang w:val="nl-BE" w:eastAsia="en-GB"/>
            </w:rPr>
            <w:t>Verpflichtungen</w:t>
          </w:r>
          <w:proofErr w:type="spellEnd"/>
          <w:r w:rsidRPr="008D63E1">
            <w:rPr>
              <w:lang w:val="nl-BE" w:eastAsia="en-GB"/>
            </w:rPr>
            <w:t xml:space="preserve"> der </w:t>
          </w:r>
          <w:proofErr w:type="spellStart"/>
          <w:r w:rsidRPr="008D63E1">
            <w:rPr>
              <w:lang w:val="nl-BE" w:eastAsia="en-GB"/>
            </w:rPr>
            <w:t>Mitgliedstaaten</w:t>
          </w:r>
          <w:proofErr w:type="spellEnd"/>
          <w:r w:rsidRPr="008D63E1">
            <w:rPr>
              <w:lang w:val="nl-BE" w:eastAsia="en-GB"/>
            </w:rPr>
            <w:t xml:space="preserve"> </w:t>
          </w:r>
          <w:proofErr w:type="spellStart"/>
          <w:r w:rsidRPr="008D63E1">
            <w:rPr>
              <w:lang w:val="nl-BE" w:eastAsia="en-GB"/>
            </w:rPr>
            <w:t>im</w:t>
          </w:r>
          <w:proofErr w:type="spellEnd"/>
          <w:r w:rsidRPr="008D63E1">
            <w:rPr>
              <w:lang w:val="nl-BE" w:eastAsia="en-GB"/>
            </w:rPr>
            <w:t xml:space="preserve"> </w:t>
          </w:r>
          <w:proofErr w:type="spellStart"/>
          <w:r w:rsidRPr="008D63E1">
            <w:rPr>
              <w:lang w:val="nl-BE" w:eastAsia="en-GB"/>
            </w:rPr>
            <w:t>Zeitraum</w:t>
          </w:r>
          <w:proofErr w:type="spellEnd"/>
          <w:r w:rsidRPr="008D63E1">
            <w:rPr>
              <w:lang w:val="nl-BE" w:eastAsia="en-GB"/>
            </w:rPr>
            <w:t xml:space="preserve"> 2025-2027, </w:t>
          </w:r>
          <w:proofErr w:type="spellStart"/>
          <w:r w:rsidRPr="008D63E1">
            <w:rPr>
              <w:lang w:val="nl-BE" w:eastAsia="en-GB"/>
            </w:rPr>
            <w:t>auch</w:t>
          </w:r>
          <w:proofErr w:type="spellEnd"/>
          <w:r w:rsidRPr="008D63E1">
            <w:rPr>
              <w:lang w:val="nl-BE" w:eastAsia="en-GB"/>
            </w:rPr>
            <w:t xml:space="preserve"> </w:t>
          </w:r>
          <w:proofErr w:type="spellStart"/>
          <w:r w:rsidRPr="008D63E1">
            <w:rPr>
              <w:lang w:val="nl-BE" w:eastAsia="en-GB"/>
            </w:rPr>
            <w:t>im</w:t>
          </w:r>
          <w:proofErr w:type="spellEnd"/>
          <w:r w:rsidRPr="008D63E1">
            <w:rPr>
              <w:lang w:val="nl-BE" w:eastAsia="en-GB"/>
            </w:rPr>
            <w:t xml:space="preserve"> </w:t>
          </w:r>
          <w:proofErr w:type="spellStart"/>
          <w:r w:rsidRPr="008D63E1">
            <w:rPr>
              <w:lang w:val="nl-BE" w:eastAsia="en-GB"/>
            </w:rPr>
            <w:t>Rahmen</w:t>
          </w:r>
          <w:proofErr w:type="spellEnd"/>
          <w:r w:rsidRPr="008D63E1">
            <w:rPr>
              <w:lang w:val="nl-BE" w:eastAsia="en-GB"/>
            </w:rPr>
            <w:t xml:space="preserve"> der </w:t>
          </w:r>
          <w:proofErr w:type="spellStart"/>
          <w:r w:rsidRPr="008D63E1">
            <w:rPr>
              <w:lang w:val="nl-BE" w:eastAsia="en-GB"/>
            </w:rPr>
            <w:t>gemeinsamen</w:t>
          </w:r>
          <w:proofErr w:type="spellEnd"/>
          <w:r w:rsidRPr="008D63E1">
            <w:rPr>
              <w:lang w:val="nl-BE" w:eastAsia="en-GB"/>
            </w:rPr>
            <w:t xml:space="preserve"> </w:t>
          </w:r>
          <w:proofErr w:type="spellStart"/>
          <w:r w:rsidRPr="008D63E1">
            <w:rPr>
              <w:lang w:val="nl-BE" w:eastAsia="en-GB"/>
            </w:rPr>
            <w:t>Umsetzungsstrategie</w:t>
          </w:r>
          <w:proofErr w:type="spellEnd"/>
          <w:r w:rsidRPr="008D63E1">
            <w:rPr>
              <w:lang w:val="nl-BE" w:eastAsia="en-GB"/>
            </w:rPr>
            <w:t xml:space="preserve">; (3) </w:t>
          </w:r>
          <w:proofErr w:type="spellStart"/>
          <w:r w:rsidRPr="008D63E1">
            <w:rPr>
              <w:lang w:val="nl-BE" w:eastAsia="en-GB"/>
            </w:rPr>
            <w:t>Koordinierung</w:t>
          </w:r>
          <w:proofErr w:type="spellEnd"/>
          <w:r w:rsidRPr="008D63E1">
            <w:rPr>
              <w:lang w:val="nl-BE" w:eastAsia="en-GB"/>
            </w:rPr>
            <w:t xml:space="preserve"> </w:t>
          </w:r>
          <w:proofErr w:type="spellStart"/>
          <w:r w:rsidRPr="008D63E1">
            <w:rPr>
              <w:lang w:val="nl-BE" w:eastAsia="en-GB"/>
            </w:rPr>
            <w:t>mit</w:t>
          </w:r>
          <w:proofErr w:type="spellEnd"/>
          <w:r w:rsidRPr="008D63E1">
            <w:rPr>
              <w:lang w:val="nl-BE" w:eastAsia="en-GB"/>
            </w:rPr>
            <w:t xml:space="preserve"> anderen </w:t>
          </w:r>
          <w:proofErr w:type="spellStart"/>
          <w:r w:rsidRPr="008D63E1">
            <w:rPr>
              <w:lang w:val="nl-BE" w:eastAsia="en-GB"/>
            </w:rPr>
            <w:t>Politikbereichen</w:t>
          </w:r>
          <w:proofErr w:type="spellEnd"/>
          <w:r w:rsidRPr="008D63E1">
            <w:rPr>
              <w:lang w:val="nl-BE" w:eastAsia="en-GB"/>
            </w:rPr>
            <w:t xml:space="preserve">, </w:t>
          </w:r>
          <w:proofErr w:type="spellStart"/>
          <w:r w:rsidRPr="008D63E1">
            <w:rPr>
              <w:lang w:val="nl-BE" w:eastAsia="en-GB"/>
            </w:rPr>
            <w:t>insbesondere</w:t>
          </w:r>
          <w:proofErr w:type="spellEnd"/>
          <w:r w:rsidRPr="008D63E1">
            <w:rPr>
              <w:lang w:val="nl-BE" w:eastAsia="en-GB"/>
            </w:rPr>
            <w:t xml:space="preserve"> Wasser-, </w:t>
          </w:r>
          <w:proofErr w:type="spellStart"/>
          <w:r w:rsidRPr="008D63E1">
            <w:rPr>
              <w:lang w:val="nl-BE" w:eastAsia="en-GB"/>
            </w:rPr>
            <w:t>Küsten</w:t>
          </w:r>
          <w:proofErr w:type="spellEnd"/>
          <w:r w:rsidRPr="008D63E1">
            <w:rPr>
              <w:lang w:val="nl-BE" w:eastAsia="en-GB"/>
            </w:rPr>
            <w:t xml:space="preserve">-, </w:t>
          </w:r>
          <w:proofErr w:type="spellStart"/>
          <w:r w:rsidRPr="008D63E1">
            <w:rPr>
              <w:lang w:val="nl-BE" w:eastAsia="en-GB"/>
            </w:rPr>
            <w:t>Biodiversitäts</w:t>
          </w:r>
          <w:proofErr w:type="spellEnd"/>
          <w:r w:rsidRPr="008D63E1">
            <w:rPr>
              <w:lang w:val="nl-BE" w:eastAsia="en-GB"/>
            </w:rPr>
            <w:t xml:space="preserve">- </w:t>
          </w:r>
          <w:proofErr w:type="spellStart"/>
          <w:r w:rsidRPr="008D63E1">
            <w:rPr>
              <w:lang w:val="nl-BE" w:eastAsia="en-GB"/>
            </w:rPr>
            <w:t>und</w:t>
          </w:r>
          <w:proofErr w:type="spellEnd"/>
          <w:r w:rsidRPr="008D63E1">
            <w:rPr>
              <w:lang w:val="nl-BE" w:eastAsia="en-GB"/>
            </w:rPr>
            <w:t xml:space="preserve"> </w:t>
          </w:r>
          <w:proofErr w:type="spellStart"/>
          <w:r w:rsidRPr="008D63E1">
            <w:rPr>
              <w:lang w:val="nl-BE" w:eastAsia="en-GB"/>
            </w:rPr>
            <w:t>verschiedenen</w:t>
          </w:r>
          <w:proofErr w:type="spellEnd"/>
          <w:r w:rsidRPr="008D63E1">
            <w:rPr>
              <w:lang w:val="nl-BE" w:eastAsia="en-GB"/>
            </w:rPr>
            <w:t xml:space="preserve"> </w:t>
          </w:r>
          <w:proofErr w:type="spellStart"/>
          <w:r w:rsidRPr="008D63E1">
            <w:rPr>
              <w:lang w:val="nl-BE" w:eastAsia="en-GB"/>
            </w:rPr>
            <w:t>Meerespolitiken</w:t>
          </w:r>
          <w:proofErr w:type="spellEnd"/>
          <w:r w:rsidRPr="008D63E1">
            <w:rPr>
              <w:lang w:val="nl-BE" w:eastAsia="en-GB"/>
            </w:rPr>
            <w:t xml:space="preserve">. </w:t>
          </w:r>
        </w:p>
        <w:p w14:paraId="7FB6FE72" w14:textId="77777777" w:rsidR="008D63E1" w:rsidRPr="008D63E1" w:rsidRDefault="008D63E1" w:rsidP="008D63E1">
          <w:pPr>
            <w:rPr>
              <w:lang w:val="nl-BE" w:eastAsia="en-GB"/>
            </w:rPr>
          </w:pPr>
          <w:r w:rsidRPr="008D63E1">
            <w:rPr>
              <w:lang w:val="nl-BE" w:eastAsia="en-GB"/>
            </w:rPr>
            <w:t xml:space="preserve">Die </w:t>
          </w:r>
          <w:proofErr w:type="spellStart"/>
          <w:r w:rsidRPr="008D63E1">
            <w:rPr>
              <w:lang w:val="nl-BE" w:eastAsia="en-GB"/>
            </w:rPr>
            <w:t>Arbeiten</w:t>
          </w:r>
          <w:proofErr w:type="spellEnd"/>
          <w:r w:rsidRPr="008D63E1">
            <w:rPr>
              <w:lang w:val="nl-BE" w:eastAsia="en-GB"/>
            </w:rPr>
            <w:t xml:space="preserve"> </w:t>
          </w:r>
          <w:proofErr w:type="spellStart"/>
          <w:r w:rsidRPr="008D63E1">
            <w:rPr>
              <w:lang w:val="nl-BE" w:eastAsia="en-GB"/>
            </w:rPr>
            <w:t>umfassen</w:t>
          </w:r>
          <w:proofErr w:type="spellEnd"/>
          <w:r w:rsidRPr="008D63E1">
            <w:rPr>
              <w:lang w:val="nl-BE" w:eastAsia="en-GB"/>
            </w:rPr>
            <w:t xml:space="preserve"> </w:t>
          </w:r>
          <w:proofErr w:type="spellStart"/>
          <w:r w:rsidRPr="008D63E1">
            <w:rPr>
              <w:lang w:val="nl-BE" w:eastAsia="en-GB"/>
            </w:rPr>
            <w:t>auch</w:t>
          </w:r>
          <w:proofErr w:type="spellEnd"/>
          <w:r w:rsidRPr="008D63E1">
            <w:rPr>
              <w:lang w:val="nl-BE" w:eastAsia="en-GB"/>
            </w:rPr>
            <w:t xml:space="preserve"> die </w:t>
          </w:r>
          <w:proofErr w:type="spellStart"/>
          <w:r w:rsidRPr="008D63E1">
            <w:rPr>
              <w:lang w:val="nl-BE" w:eastAsia="en-GB"/>
            </w:rPr>
            <w:t>Teilnahme</w:t>
          </w:r>
          <w:proofErr w:type="spellEnd"/>
          <w:r w:rsidRPr="008D63E1">
            <w:rPr>
              <w:lang w:val="nl-BE" w:eastAsia="en-GB"/>
            </w:rPr>
            <w:t xml:space="preserve"> </w:t>
          </w:r>
          <w:proofErr w:type="spellStart"/>
          <w:r w:rsidRPr="008D63E1">
            <w:rPr>
              <w:lang w:val="nl-BE" w:eastAsia="en-GB"/>
            </w:rPr>
            <w:t>an</w:t>
          </w:r>
          <w:proofErr w:type="spellEnd"/>
          <w:r w:rsidRPr="008D63E1">
            <w:rPr>
              <w:lang w:val="nl-BE" w:eastAsia="en-GB"/>
            </w:rPr>
            <w:t xml:space="preserve"> </w:t>
          </w:r>
          <w:proofErr w:type="spellStart"/>
          <w:r w:rsidRPr="008D63E1">
            <w:rPr>
              <w:lang w:val="nl-BE" w:eastAsia="en-GB"/>
            </w:rPr>
            <w:t>oder</w:t>
          </w:r>
          <w:proofErr w:type="spellEnd"/>
          <w:r w:rsidRPr="008D63E1">
            <w:rPr>
              <w:lang w:val="nl-BE" w:eastAsia="en-GB"/>
            </w:rPr>
            <w:t xml:space="preserve"> die </w:t>
          </w:r>
          <w:proofErr w:type="spellStart"/>
          <w:r w:rsidRPr="008D63E1">
            <w:rPr>
              <w:lang w:val="nl-BE" w:eastAsia="en-GB"/>
            </w:rPr>
            <w:t>Unterstützung</w:t>
          </w:r>
          <w:proofErr w:type="spellEnd"/>
          <w:r w:rsidRPr="008D63E1">
            <w:rPr>
              <w:lang w:val="nl-BE" w:eastAsia="en-GB"/>
            </w:rPr>
            <w:t xml:space="preserve"> </w:t>
          </w:r>
          <w:proofErr w:type="spellStart"/>
          <w:r w:rsidRPr="008D63E1">
            <w:rPr>
              <w:lang w:val="nl-BE" w:eastAsia="en-GB"/>
            </w:rPr>
            <w:t>von</w:t>
          </w:r>
          <w:proofErr w:type="spellEnd"/>
          <w:r w:rsidRPr="008D63E1">
            <w:rPr>
              <w:lang w:val="nl-BE" w:eastAsia="en-GB"/>
            </w:rPr>
            <w:t xml:space="preserve"> </w:t>
          </w:r>
          <w:proofErr w:type="spellStart"/>
          <w:r w:rsidRPr="008D63E1">
            <w:rPr>
              <w:lang w:val="nl-BE" w:eastAsia="en-GB"/>
            </w:rPr>
            <w:t>Fachsitzungen</w:t>
          </w:r>
          <w:proofErr w:type="spellEnd"/>
          <w:r w:rsidRPr="008D63E1">
            <w:rPr>
              <w:lang w:val="nl-BE" w:eastAsia="en-GB"/>
            </w:rPr>
            <w:t xml:space="preserve"> </w:t>
          </w:r>
          <w:proofErr w:type="spellStart"/>
          <w:r w:rsidRPr="008D63E1">
            <w:rPr>
              <w:lang w:val="nl-BE" w:eastAsia="en-GB"/>
            </w:rPr>
            <w:t>im</w:t>
          </w:r>
          <w:proofErr w:type="spellEnd"/>
          <w:r w:rsidRPr="008D63E1">
            <w:rPr>
              <w:lang w:val="nl-BE" w:eastAsia="en-GB"/>
            </w:rPr>
            <w:t xml:space="preserve"> </w:t>
          </w:r>
          <w:proofErr w:type="spellStart"/>
          <w:r w:rsidRPr="008D63E1">
            <w:rPr>
              <w:lang w:val="nl-BE" w:eastAsia="en-GB"/>
            </w:rPr>
            <w:t>Rahmen</w:t>
          </w:r>
          <w:proofErr w:type="spellEnd"/>
          <w:r w:rsidRPr="008D63E1">
            <w:rPr>
              <w:lang w:val="nl-BE" w:eastAsia="en-GB"/>
            </w:rPr>
            <w:t xml:space="preserve"> </w:t>
          </w:r>
          <w:proofErr w:type="spellStart"/>
          <w:r w:rsidRPr="008D63E1">
            <w:rPr>
              <w:lang w:val="nl-BE" w:eastAsia="en-GB"/>
            </w:rPr>
            <w:t>verschiedener</w:t>
          </w:r>
          <w:proofErr w:type="spellEnd"/>
          <w:r w:rsidRPr="008D63E1">
            <w:rPr>
              <w:lang w:val="nl-BE" w:eastAsia="en-GB"/>
            </w:rPr>
            <w:t xml:space="preserve"> </w:t>
          </w:r>
          <w:proofErr w:type="spellStart"/>
          <w:r w:rsidRPr="008D63E1">
            <w:rPr>
              <w:lang w:val="nl-BE" w:eastAsia="en-GB"/>
            </w:rPr>
            <w:t>regionaler</w:t>
          </w:r>
          <w:proofErr w:type="spellEnd"/>
          <w:r w:rsidRPr="008D63E1">
            <w:rPr>
              <w:lang w:val="nl-BE" w:eastAsia="en-GB"/>
            </w:rPr>
            <w:t xml:space="preserve"> </w:t>
          </w:r>
          <w:proofErr w:type="spellStart"/>
          <w:r w:rsidRPr="008D63E1">
            <w:rPr>
              <w:lang w:val="nl-BE" w:eastAsia="en-GB"/>
            </w:rPr>
            <w:t>Meeresübereinkommen</w:t>
          </w:r>
          <w:proofErr w:type="spellEnd"/>
          <w:r w:rsidRPr="008D63E1">
            <w:rPr>
              <w:lang w:val="nl-BE" w:eastAsia="en-GB"/>
            </w:rPr>
            <w:t xml:space="preserve"> (OSPAR, HELCOM, Barcelona </w:t>
          </w:r>
          <w:proofErr w:type="spellStart"/>
          <w:r w:rsidRPr="008D63E1">
            <w:rPr>
              <w:lang w:val="nl-BE" w:eastAsia="en-GB"/>
            </w:rPr>
            <w:t>und</w:t>
          </w:r>
          <w:proofErr w:type="spellEnd"/>
          <w:r w:rsidRPr="008D63E1">
            <w:rPr>
              <w:lang w:val="nl-BE" w:eastAsia="en-GB"/>
            </w:rPr>
            <w:t xml:space="preserve"> </w:t>
          </w:r>
          <w:proofErr w:type="spellStart"/>
          <w:r w:rsidRPr="008D63E1">
            <w:rPr>
              <w:lang w:val="nl-BE" w:eastAsia="en-GB"/>
            </w:rPr>
            <w:t>Bukarest</w:t>
          </w:r>
          <w:proofErr w:type="spellEnd"/>
          <w:r w:rsidRPr="008D63E1">
            <w:rPr>
              <w:lang w:val="nl-BE" w:eastAsia="en-GB"/>
            </w:rPr>
            <w:t xml:space="preserve">). Der </w:t>
          </w:r>
          <w:proofErr w:type="spellStart"/>
          <w:r w:rsidRPr="008D63E1">
            <w:rPr>
              <w:lang w:val="nl-BE" w:eastAsia="en-GB"/>
            </w:rPr>
            <w:t>Sachverständige</w:t>
          </w:r>
          <w:proofErr w:type="spellEnd"/>
          <w:r w:rsidRPr="008D63E1">
            <w:rPr>
              <w:lang w:val="nl-BE" w:eastAsia="en-GB"/>
            </w:rPr>
            <w:t xml:space="preserve"> </w:t>
          </w:r>
          <w:proofErr w:type="spellStart"/>
          <w:r w:rsidRPr="008D63E1">
            <w:rPr>
              <w:lang w:val="nl-BE" w:eastAsia="en-GB"/>
            </w:rPr>
            <w:t>wird</w:t>
          </w:r>
          <w:proofErr w:type="spellEnd"/>
          <w:r w:rsidRPr="008D63E1">
            <w:rPr>
              <w:lang w:val="nl-BE" w:eastAsia="en-GB"/>
            </w:rPr>
            <w:t xml:space="preserve"> bei der </w:t>
          </w:r>
          <w:proofErr w:type="spellStart"/>
          <w:r w:rsidRPr="008D63E1">
            <w:rPr>
              <w:lang w:val="nl-BE" w:eastAsia="en-GB"/>
            </w:rPr>
            <w:t>Vorbereitung</w:t>
          </w:r>
          <w:proofErr w:type="spellEnd"/>
          <w:r w:rsidRPr="008D63E1">
            <w:rPr>
              <w:lang w:val="nl-BE" w:eastAsia="en-GB"/>
            </w:rPr>
            <w:t xml:space="preserve"> der </w:t>
          </w:r>
          <w:proofErr w:type="spellStart"/>
          <w:r w:rsidRPr="008D63E1">
            <w:rPr>
              <w:lang w:val="nl-BE" w:eastAsia="en-GB"/>
            </w:rPr>
            <w:t>formellen</w:t>
          </w:r>
          <w:proofErr w:type="spellEnd"/>
          <w:r w:rsidRPr="008D63E1">
            <w:rPr>
              <w:lang w:val="nl-BE" w:eastAsia="en-GB"/>
            </w:rPr>
            <w:t xml:space="preserve"> </w:t>
          </w:r>
          <w:proofErr w:type="spellStart"/>
          <w:r w:rsidRPr="008D63E1">
            <w:rPr>
              <w:lang w:val="nl-BE" w:eastAsia="en-GB"/>
            </w:rPr>
            <w:t>hochrangigen</w:t>
          </w:r>
          <w:proofErr w:type="spellEnd"/>
          <w:r w:rsidRPr="008D63E1">
            <w:rPr>
              <w:lang w:val="nl-BE" w:eastAsia="en-GB"/>
            </w:rPr>
            <w:t xml:space="preserve"> </w:t>
          </w:r>
          <w:proofErr w:type="spellStart"/>
          <w:r w:rsidRPr="008D63E1">
            <w:rPr>
              <w:lang w:val="nl-BE" w:eastAsia="en-GB"/>
            </w:rPr>
            <w:t>Tagungen</w:t>
          </w:r>
          <w:proofErr w:type="spellEnd"/>
          <w:r w:rsidRPr="008D63E1">
            <w:rPr>
              <w:lang w:val="nl-BE" w:eastAsia="en-GB"/>
            </w:rPr>
            <w:t xml:space="preserve"> der </w:t>
          </w:r>
          <w:proofErr w:type="spellStart"/>
          <w:r w:rsidRPr="008D63E1">
            <w:rPr>
              <w:lang w:val="nl-BE" w:eastAsia="en-GB"/>
            </w:rPr>
            <w:t>Übereinkommen</w:t>
          </w:r>
          <w:proofErr w:type="spellEnd"/>
          <w:r w:rsidRPr="008D63E1">
            <w:rPr>
              <w:lang w:val="nl-BE" w:eastAsia="en-GB"/>
            </w:rPr>
            <w:t xml:space="preserve"> </w:t>
          </w:r>
          <w:proofErr w:type="spellStart"/>
          <w:r w:rsidRPr="008D63E1">
            <w:rPr>
              <w:lang w:val="nl-BE" w:eastAsia="en-GB"/>
            </w:rPr>
            <w:t>behilflich</w:t>
          </w:r>
          <w:proofErr w:type="spellEnd"/>
          <w:r w:rsidRPr="008D63E1">
            <w:rPr>
              <w:lang w:val="nl-BE" w:eastAsia="en-GB"/>
            </w:rPr>
            <w:t xml:space="preserve"> sein. </w:t>
          </w:r>
        </w:p>
        <w:p w14:paraId="2A4C55B3" w14:textId="77777777" w:rsidR="008D63E1" w:rsidRPr="008D63E1" w:rsidRDefault="008D63E1" w:rsidP="008D63E1">
          <w:pPr>
            <w:rPr>
              <w:lang w:val="nl-BE" w:eastAsia="en-GB"/>
            </w:rPr>
          </w:pPr>
          <w:r w:rsidRPr="008D63E1">
            <w:rPr>
              <w:lang w:val="nl-BE" w:eastAsia="en-GB"/>
            </w:rPr>
            <w:t xml:space="preserve">Von den Kandidaten </w:t>
          </w:r>
          <w:proofErr w:type="spellStart"/>
          <w:r w:rsidRPr="008D63E1">
            <w:rPr>
              <w:lang w:val="nl-BE" w:eastAsia="en-GB"/>
            </w:rPr>
            <w:t>wird</w:t>
          </w:r>
          <w:proofErr w:type="spellEnd"/>
          <w:r w:rsidRPr="008D63E1">
            <w:rPr>
              <w:lang w:val="nl-BE" w:eastAsia="en-GB"/>
            </w:rPr>
            <w:t xml:space="preserve"> </w:t>
          </w:r>
          <w:proofErr w:type="spellStart"/>
          <w:r w:rsidRPr="008D63E1">
            <w:rPr>
              <w:lang w:val="nl-BE" w:eastAsia="en-GB"/>
            </w:rPr>
            <w:t>auch</w:t>
          </w:r>
          <w:proofErr w:type="spellEnd"/>
          <w:r w:rsidRPr="008D63E1">
            <w:rPr>
              <w:lang w:val="nl-BE" w:eastAsia="en-GB"/>
            </w:rPr>
            <w:t xml:space="preserve"> </w:t>
          </w:r>
          <w:proofErr w:type="spellStart"/>
          <w:r w:rsidRPr="008D63E1">
            <w:rPr>
              <w:lang w:val="nl-BE" w:eastAsia="en-GB"/>
            </w:rPr>
            <w:t>erwartet</w:t>
          </w:r>
          <w:proofErr w:type="spellEnd"/>
          <w:r w:rsidRPr="008D63E1">
            <w:rPr>
              <w:lang w:val="nl-BE" w:eastAsia="en-GB"/>
            </w:rPr>
            <w:t xml:space="preserve">, </w:t>
          </w:r>
          <w:proofErr w:type="spellStart"/>
          <w:r w:rsidRPr="008D63E1">
            <w:rPr>
              <w:lang w:val="nl-BE" w:eastAsia="en-GB"/>
            </w:rPr>
            <w:t>dass</w:t>
          </w:r>
          <w:proofErr w:type="spellEnd"/>
          <w:r w:rsidRPr="008D63E1">
            <w:rPr>
              <w:lang w:val="nl-BE" w:eastAsia="en-GB"/>
            </w:rPr>
            <w:t xml:space="preserve"> </w:t>
          </w:r>
          <w:proofErr w:type="spellStart"/>
          <w:r w:rsidRPr="008D63E1">
            <w:rPr>
              <w:lang w:val="nl-BE" w:eastAsia="en-GB"/>
            </w:rPr>
            <w:t>sie</w:t>
          </w:r>
          <w:proofErr w:type="spellEnd"/>
          <w:r w:rsidRPr="008D63E1">
            <w:rPr>
              <w:lang w:val="nl-BE" w:eastAsia="en-GB"/>
            </w:rPr>
            <w:t xml:space="preserve"> </w:t>
          </w:r>
          <w:proofErr w:type="spellStart"/>
          <w:r w:rsidRPr="008D63E1">
            <w:rPr>
              <w:lang w:val="nl-BE" w:eastAsia="en-GB"/>
            </w:rPr>
            <w:t>einen</w:t>
          </w:r>
          <w:proofErr w:type="spellEnd"/>
          <w:r w:rsidRPr="008D63E1">
            <w:rPr>
              <w:lang w:val="nl-BE" w:eastAsia="en-GB"/>
            </w:rPr>
            <w:t xml:space="preserve"> </w:t>
          </w:r>
          <w:proofErr w:type="spellStart"/>
          <w:r w:rsidRPr="008D63E1">
            <w:rPr>
              <w:lang w:val="nl-BE" w:eastAsia="en-GB"/>
            </w:rPr>
            <w:t>Beitrag</w:t>
          </w:r>
          <w:proofErr w:type="spellEnd"/>
          <w:r w:rsidRPr="008D63E1">
            <w:rPr>
              <w:lang w:val="nl-BE" w:eastAsia="en-GB"/>
            </w:rPr>
            <w:t xml:space="preserve"> </w:t>
          </w:r>
          <w:proofErr w:type="spellStart"/>
          <w:r w:rsidRPr="008D63E1">
            <w:rPr>
              <w:lang w:val="nl-BE" w:eastAsia="en-GB"/>
            </w:rPr>
            <w:t>zu</w:t>
          </w:r>
          <w:proofErr w:type="spellEnd"/>
          <w:r w:rsidRPr="008D63E1">
            <w:rPr>
              <w:lang w:val="nl-BE" w:eastAsia="en-GB"/>
            </w:rPr>
            <w:t xml:space="preserve"> den </w:t>
          </w:r>
          <w:proofErr w:type="spellStart"/>
          <w:r w:rsidRPr="008D63E1">
            <w:rPr>
              <w:lang w:val="nl-BE" w:eastAsia="en-GB"/>
            </w:rPr>
            <w:t>einschlägigen</w:t>
          </w:r>
          <w:proofErr w:type="spellEnd"/>
          <w:r w:rsidRPr="008D63E1">
            <w:rPr>
              <w:lang w:val="nl-BE" w:eastAsia="en-GB"/>
            </w:rPr>
            <w:t xml:space="preserve"> </w:t>
          </w:r>
          <w:proofErr w:type="spellStart"/>
          <w:r w:rsidRPr="008D63E1">
            <w:rPr>
              <w:lang w:val="nl-BE" w:eastAsia="en-GB"/>
            </w:rPr>
            <w:t>Prioritäten</w:t>
          </w:r>
          <w:proofErr w:type="spellEnd"/>
          <w:r w:rsidRPr="008D63E1">
            <w:rPr>
              <w:lang w:val="nl-BE" w:eastAsia="en-GB"/>
            </w:rPr>
            <w:t xml:space="preserve"> </w:t>
          </w:r>
          <w:proofErr w:type="spellStart"/>
          <w:r w:rsidRPr="008D63E1">
            <w:rPr>
              <w:lang w:val="nl-BE" w:eastAsia="en-GB"/>
            </w:rPr>
            <w:t>im</w:t>
          </w:r>
          <w:proofErr w:type="spellEnd"/>
          <w:r w:rsidRPr="008D63E1">
            <w:rPr>
              <w:lang w:val="nl-BE" w:eastAsia="en-GB"/>
            </w:rPr>
            <w:t xml:space="preserve"> </w:t>
          </w:r>
          <w:proofErr w:type="spellStart"/>
          <w:r w:rsidRPr="008D63E1">
            <w:rPr>
              <w:lang w:val="nl-BE" w:eastAsia="en-GB"/>
            </w:rPr>
            <w:t>Rahmen</w:t>
          </w:r>
          <w:proofErr w:type="spellEnd"/>
          <w:r w:rsidRPr="008D63E1">
            <w:rPr>
              <w:lang w:val="nl-BE" w:eastAsia="en-GB"/>
            </w:rPr>
            <w:t xml:space="preserve"> des </w:t>
          </w:r>
          <w:proofErr w:type="spellStart"/>
          <w:r w:rsidRPr="008D63E1">
            <w:rPr>
              <w:lang w:val="nl-BE" w:eastAsia="en-GB"/>
            </w:rPr>
            <w:t>Mandats</w:t>
          </w:r>
          <w:proofErr w:type="spellEnd"/>
          <w:r w:rsidRPr="008D63E1">
            <w:rPr>
              <w:lang w:val="nl-BE" w:eastAsia="en-GB"/>
            </w:rPr>
            <w:t xml:space="preserve"> </w:t>
          </w:r>
          <w:proofErr w:type="spellStart"/>
          <w:r w:rsidRPr="008D63E1">
            <w:rPr>
              <w:lang w:val="nl-BE" w:eastAsia="en-GB"/>
            </w:rPr>
            <w:t>dieser</w:t>
          </w:r>
          <w:proofErr w:type="spellEnd"/>
          <w:r w:rsidRPr="008D63E1">
            <w:rPr>
              <w:lang w:val="nl-BE" w:eastAsia="en-GB"/>
            </w:rPr>
            <w:t xml:space="preserve"> Kommission </w:t>
          </w:r>
          <w:proofErr w:type="spellStart"/>
          <w:r w:rsidRPr="008D63E1">
            <w:rPr>
              <w:lang w:val="nl-BE" w:eastAsia="en-GB"/>
            </w:rPr>
            <w:t>leisten</w:t>
          </w:r>
          <w:proofErr w:type="spellEnd"/>
          <w:r w:rsidRPr="008D63E1">
            <w:rPr>
              <w:lang w:val="nl-BE" w:eastAsia="en-GB"/>
            </w:rPr>
            <w:t xml:space="preserve">, </w:t>
          </w:r>
          <w:proofErr w:type="spellStart"/>
          <w:r w:rsidRPr="008D63E1">
            <w:rPr>
              <w:lang w:val="nl-BE" w:eastAsia="en-GB"/>
            </w:rPr>
            <w:t>insbesondere</w:t>
          </w:r>
          <w:proofErr w:type="spellEnd"/>
          <w:r w:rsidRPr="008D63E1">
            <w:rPr>
              <w:lang w:val="nl-BE" w:eastAsia="en-GB"/>
            </w:rPr>
            <w:t xml:space="preserve"> </w:t>
          </w:r>
          <w:proofErr w:type="spellStart"/>
          <w:r w:rsidRPr="008D63E1">
            <w:rPr>
              <w:lang w:val="nl-BE" w:eastAsia="en-GB"/>
            </w:rPr>
            <w:t>zu</w:t>
          </w:r>
          <w:proofErr w:type="spellEnd"/>
          <w:r w:rsidRPr="008D63E1">
            <w:rPr>
              <w:lang w:val="nl-BE" w:eastAsia="en-GB"/>
            </w:rPr>
            <w:t xml:space="preserve"> der Strategie </w:t>
          </w:r>
          <w:proofErr w:type="spellStart"/>
          <w:r w:rsidRPr="008D63E1">
            <w:rPr>
              <w:lang w:val="nl-BE" w:eastAsia="en-GB"/>
            </w:rPr>
            <w:t>für</w:t>
          </w:r>
          <w:proofErr w:type="spellEnd"/>
          <w:r w:rsidRPr="008D63E1">
            <w:rPr>
              <w:lang w:val="nl-BE" w:eastAsia="en-GB"/>
            </w:rPr>
            <w:t xml:space="preserve"> </w:t>
          </w:r>
          <w:proofErr w:type="spellStart"/>
          <w:r w:rsidRPr="008D63E1">
            <w:rPr>
              <w:lang w:val="nl-BE" w:eastAsia="en-GB"/>
            </w:rPr>
            <w:t>Wasserresilienz</w:t>
          </w:r>
          <w:proofErr w:type="spellEnd"/>
          <w:r w:rsidRPr="008D63E1">
            <w:rPr>
              <w:lang w:val="nl-BE" w:eastAsia="en-GB"/>
            </w:rPr>
            <w:t xml:space="preserve"> </w:t>
          </w:r>
          <w:proofErr w:type="spellStart"/>
          <w:r w:rsidRPr="008D63E1">
            <w:rPr>
              <w:lang w:val="nl-BE" w:eastAsia="en-GB"/>
            </w:rPr>
            <w:t>und</w:t>
          </w:r>
          <w:proofErr w:type="spellEnd"/>
          <w:r w:rsidRPr="008D63E1">
            <w:rPr>
              <w:lang w:val="nl-BE" w:eastAsia="en-GB"/>
            </w:rPr>
            <w:t xml:space="preserve"> </w:t>
          </w:r>
          <w:proofErr w:type="spellStart"/>
          <w:r w:rsidRPr="008D63E1">
            <w:rPr>
              <w:lang w:val="nl-BE" w:eastAsia="en-GB"/>
            </w:rPr>
            <w:t>dem</w:t>
          </w:r>
          <w:proofErr w:type="spellEnd"/>
          <w:r w:rsidRPr="008D63E1">
            <w:rPr>
              <w:lang w:val="nl-BE" w:eastAsia="en-GB"/>
            </w:rPr>
            <w:t xml:space="preserve"> </w:t>
          </w:r>
          <w:proofErr w:type="spellStart"/>
          <w:r w:rsidRPr="008D63E1">
            <w:rPr>
              <w:lang w:val="nl-BE" w:eastAsia="en-GB"/>
            </w:rPr>
            <w:t>Meerespakt</w:t>
          </w:r>
          <w:proofErr w:type="spellEnd"/>
          <w:r w:rsidRPr="008D63E1">
            <w:rPr>
              <w:lang w:val="nl-BE" w:eastAsia="en-GB"/>
            </w:rPr>
            <w:t xml:space="preserve">. Er </w:t>
          </w:r>
          <w:proofErr w:type="spellStart"/>
          <w:r w:rsidRPr="008D63E1">
            <w:rPr>
              <w:lang w:val="nl-BE" w:eastAsia="en-GB"/>
            </w:rPr>
            <w:t>wird</w:t>
          </w:r>
          <w:proofErr w:type="spellEnd"/>
          <w:r w:rsidRPr="008D63E1">
            <w:rPr>
              <w:lang w:val="nl-BE" w:eastAsia="en-GB"/>
            </w:rPr>
            <w:t xml:space="preserve"> </w:t>
          </w:r>
          <w:proofErr w:type="spellStart"/>
          <w:r w:rsidRPr="008D63E1">
            <w:rPr>
              <w:lang w:val="nl-BE" w:eastAsia="en-GB"/>
            </w:rPr>
            <w:t>auch</w:t>
          </w:r>
          <w:proofErr w:type="spellEnd"/>
          <w:r w:rsidRPr="008D63E1">
            <w:rPr>
              <w:lang w:val="nl-BE" w:eastAsia="en-GB"/>
            </w:rPr>
            <w:t xml:space="preserve"> </w:t>
          </w:r>
          <w:proofErr w:type="spellStart"/>
          <w:r w:rsidRPr="008D63E1">
            <w:rPr>
              <w:lang w:val="nl-BE" w:eastAsia="en-GB"/>
            </w:rPr>
            <w:t>an</w:t>
          </w:r>
          <w:proofErr w:type="spellEnd"/>
          <w:r w:rsidRPr="008D63E1">
            <w:rPr>
              <w:lang w:val="nl-BE" w:eastAsia="en-GB"/>
            </w:rPr>
            <w:t xml:space="preserve"> der </w:t>
          </w:r>
          <w:proofErr w:type="spellStart"/>
          <w:r w:rsidRPr="008D63E1">
            <w:rPr>
              <w:lang w:val="nl-BE" w:eastAsia="en-GB"/>
            </w:rPr>
            <w:t>Umsetzung</w:t>
          </w:r>
          <w:proofErr w:type="spellEnd"/>
          <w:r w:rsidRPr="008D63E1">
            <w:rPr>
              <w:lang w:val="nl-BE" w:eastAsia="en-GB"/>
            </w:rPr>
            <w:t xml:space="preserve"> wichtiger </w:t>
          </w:r>
          <w:proofErr w:type="spellStart"/>
          <w:r w:rsidRPr="008D63E1">
            <w:rPr>
              <w:lang w:val="nl-BE" w:eastAsia="en-GB"/>
            </w:rPr>
            <w:t>Initiativen</w:t>
          </w:r>
          <w:proofErr w:type="spellEnd"/>
          <w:r w:rsidRPr="008D63E1">
            <w:rPr>
              <w:lang w:val="nl-BE" w:eastAsia="en-GB"/>
            </w:rPr>
            <w:t xml:space="preserve"> des </w:t>
          </w:r>
          <w:proofErr w:type="spellStart"/>
          <w:r w:rsidRPr="008D63E1">
            <w:rPr>
              <w:lang w:val="nl-BE" w:eastAsia="en-GB"/>
            </w:rPr>
            <w:t>europäischen</w:t>
          </w:r>
          <w:proofErr w:type="spellEnd"/>
          <w:r w:rsidRPr="008D63E1">
            <w:rPr>
              <w:lang w:val="nl-BE" w:eastAsia="en-GB"/>
            </w:rPr>
            <w:t xml:space="preserve"> </w:t>
          </w:r>
          <w:proofErr w:type="spellStart"/>
          <w:r w:rsidRPr="008D63E1">
            <w:rPr>
              <w:lang w:val="nl-BE" w:eastAsia="en-GB"/>
            </w:rPr>
            <w:t>Grünen</w:t>
          </w:r>
          <w:proofErr w:type="spellEnd"/>
          <w:r w:rsidRPr="008D63E1">
            <w:rPr>
              <w:lang w:val="nl-BE" w:eastAsia="en-GB"/>
            </w:rPr>
            <w:t xml:space="preserve"> Deals </w:t>
          </w:r>
          <w:proofErr w:type="spellStart"/>
          <w:r w:rsidRPr="008D63E1">
            <w:rPr>
              <w:lang w:val="nl-BE" w:eastAsia="en-GB"/>
            </w:rPr>
            <w:t>arbeiten</w:t>
          </w:r>
          <w:proofErr w:type="spellEnd"/>
          <w:r w:rsidRPr="008D63E1">
            <w:rPr>
              <w:lang w:val="nl-BE" w:eastAsia="en-GB"/>
            </w:rPr>
            <w:t xml:space="preserve">, die </w:t>
          </w:r>
          <w:proofErr w:type="spellStart"/>
          <w:r w:rsidRPr="008D63E1">
            <w:rPr>
              <w:lang w:val="nl-BE" w:eastAsia="en-GB"/>
            </w:rPr>
            <w:t>für</w:t>
          </w:r>
          <w:proofErr w:type="spellEnd"/>
          <w:r w:rsidRPr="008D63E1">
            <w:rPr>
              <w:lang w:val="nl-BE" w:eastAsia="en-GB"/>
            </w:rPr>
            <w:t xml:space="preserve"> den </w:t>
          </w:r>
          <w:proofErr w:type="spellStart"/>
          <w:r w:rsidRPr="008D63E1">
            <w:rPr>
              <w:lang w:val="nl-BE" w:eastAsia="en-GB"/>
            </w:rPr>
            <w:t>Schutz</w:t>
          </w:r>
          <w:proofErr w:type="spellEnd"/>
          <w:r w:rsidRPr="008D63E1">
            <w:rPr>
              <w:lang w:val="nl-BE" w:eastAsia="en-GB"/>
            </w:rPr>
            <w:t xml:space="preserve"> der </w:t>
          </w:r>
          <w:proofErr w:type="spellStart"/>
          <w:r w:rsidRPr="008D63E1">
            <w:rPr>
              <w:lang w:val="nl-BE" w:eastAsia="en-GB"/>
            </w:rPr>
            <w:t>Meeresumwelt</w:t>
          </w:r>
          <w:proofErr w:type="spellEnd"/>
          <w:r w:rsidRPr="008D63E1">
            <w:rPr>
              <w:lang w:val="nl-BE" w:eastAsia="en-GB"/>
            </w:rPr>
            <w:t xml:space="preserve"> </w:t>
          </w:r>
          <w:proofErr w:type="spellStart"/>
          <w:r w:rsidRPr="008D63E1">
            <w:rPr>
              <w:lang w:val="nl-BE" w:eastAsia="en-GB"/>
            </w:rPr>
            <w:t>und</w:t>
          </w:r>
          <w:proofErr w:type="spellEnd"/>
          <w:r w:rsidRPr="008D63E1">
            <w:rPr>
              <w:lang w:val="nl-BE" w:eastAsia="en-GB"/>
            </w:rPr>
            <w:t xml:space="preserve"> der </w:t>
          </w:r>
          <w:proofErr w:type="spellStart"/>
          <w:r w:rsidRPr="008D63E1">
            <w:rPr>
              <w:lang w:val="nl-BE" w:eastAsia="en-GB"/>
            </w:rPr>
            <w:t>Wasserpolitik</w:t>
          </w:r>
          <w:proofErr w:type="spellEnd"/>
          <w:r w:rsidRPr="008D63E1">
            <w:rPr>
              <w:lang w:val="nl-BE" w:eastAsia="en-GB"/>
            </w:rPr>
            <w:t xml:space="preserve"> </w:t>
          </w:r>
          <w:proofErr w:type="spellStart"/>
          <w:r w:rsidRPr="008D63E1">
            <w:rPr>
              <w:lang w:val="nl-BE" w:eastAsia="en-GB"/>
            </w:rPr>
            <w:t>von</w:t>
          </w:r>
          <w:proofErr w:type="spellEnd"/>
          <w:r w:rsidRPr="008D63E1">
            <w:rPr>
              <w:lang w:val="nl-BE" w:eastAsia="en-GB"/>
            </w:rPr>
            <w:t xml:space="preserve"> </w:t>
          </w:r>
          <w:proofErr w:type="spellStart"/>
          <w:r w:rsidRPr="008D63E1">
            <w:rPr>
              <w:lang w:val="nl-BE" w:eastAsia="en-GB"/>
            </w:rPr>
            <w:t>unmittelbarer</w:t>
          </w:r>
          <w:proofErr w:type="spellEnd"/>
          <w:r w:rsidRPr="008D63E1">
            <w:rPr>
              <w:lang w:val="nl-BE" w:eastAsia="en-GB"/>
            </w:rPr>
            <w:t xml:space="preserve"> </w:t>
          </w:r>
          <w:proofErr w:type="spellStart"/>
          <w:r w:rsidRPr="008D63E1">
            <w:rPr>
              <w:lang w:val="nl-BE" w:eastAsia="en-GB"/>
            </w:rPr>
            <w:t>Bedeutung</w:t>
          </w:r>
          <w:proofErr w:type="spellEnd"/>
          <w:r w:rsidRPr="008D63E1">
            <w:rPr>
              <w:lang w:val="nl-BE" w:eastAsia="en-GB"/>
            </w:rPr>
            <w:t xml:space="preserve"> </w:t>
          </w:r>
          <w:proofErr w:type="spellStart"/>
          <w:r w:rsidRPr="008D63E1">
            <w:rPr>
              <w:lang w:val="nl-BE" w:eastAsia="en-GB"/>
            </w:rPr>
            <w:t>sind</w:t>
          </w:r>
          <w:proofErr w:type="spellEnd"/>
          <w:r w:rsidRPr="008D63E1">
            <w:rPr>
              <w:lang w:val="nl-BE" w:eastAsia="en-GB"/>
            </w:rPr>
            <w:t xml:space="preserve">, </w:t>
          </w:r>
          <w:proofErr w:type="spellStart"/>
          <w:r w:rsidRPr="008D63E1">
            <w:rPr>
              <w:lang w:val="nl-BE" w:eastAsia="en-GB"/>
            </w:rPr>
            <w:t>insbesondere</w:t>
          </w:r>
          <w:proofErr w:type="spellEnd"/>
          <w:r w:rsidRPr="008D63E1">
            <w:rPr>
              <w:lang w:val="nl-BE" w:eastAsia="en-GB"/>
            </w:rPr>
            <w:t xml:space="preserve"> </w:t>
          </w:r>
          <w:proofErr w:type="spellStart"/>
          <w:r w:rsidRPr="008D63E1">
            <w:rPr>
              <w:lang w:val="nl-BE" w:eastAsia="en-GB"/>
            </w:rPr>
            <w:t>im</w:t>
          </w:r>
          <w:proofErr w:type="spellEnd"/>
          <w:r w:rsidRPr="008D63E1">
            <w:rPr>
              <w:lang w:val="nl-BE" w:eastAsia="en-GB"/>
            </w:rPr>
            <w:t xml:space="preserve"> </w:t>
          </w:r>
          <w:proofErr w:type="spellStart"/>
          <w:r w:rsidRPr="008D63E1">
            <w:rPr>
              <w:lang w:val="nl-BE" w:eastAsia="en-GB"/>
            </w:rPr>
            <w:t>Rahmen</w:t>
          </w:r>
          <w:proofErr w:type="spellEnd"/>
          <w:r w:rsidRPr="008D63E1">
            <w:rPr>
              <w:lang w:val="nl-BE" w:eastAsia="en-GB"/>
            </w:rPr>
            <w:t xml:space="preserve"> der </w:t>
          </w:r>
          <w:proofErr w:type="spellStart"/>
          <w:r w:rsidRPr="008D63E1">
            <w:rPr>
              <w:lang w:val="nl-BE" w:eastAsia="en-GB"/>
            </w:rPr>
            <w:t>Biodiversitätsstrategie</w:t>
          </w:r>
          <w:proofErr w:type="spellEnd"/>
          <w:r w:rsidRPr="008D63E1">
            <w:rPr>
              <w:lang w:val="nl-BE" w:eastAsia="en-GB"/>
            </w:rPr>
            <w:t xml:space="preserve"> </w:t>
          </w:r>
          <w:proofErr w:type="spellStart"/>
          <w:r w:rsidRPr="008D63E1">
            <w:rPr>
              <w:lang w:val="nl-BE" w:eastAsia="en-GB"/>
            </w:rPr>
            <w:t>für</w:t>
          </w:r>
          <w:proofErr w:type="spellEnd"/>
          <w:r w:rsidRPr="008D63E1">
            <w:rPr>
              <w:lang w:val="nl-BE" w:eastAsia="en-GB"/>
            </w:rPr>
            <w:t xml:space="preserve"> 2030 </w:t>
          </w:r>
          <w:proofErr w:type="spellStart"/>
          <w:r w:rsidRPr="008D63E1">
            <w:rPr>
              <w:lang w:val="nl-BE" w:eastAsia="en-GB"/>
            </w:rPr>
            <w:t>und</w:t>
          </w:r>
          <w:proofErr w:type="spellEnd"/>
          <w:r w:rsidRPr="008D63E1">
            <w:rPr>
              <w:lang w:val="nl-BE" w:eastAsia="en-GB"/>
            </w:rPr>
            <w:t xml:space="preserve"> des </w:t>
          </w:r>
          <w:proofErr w:type="spellStart"/>
          <w:r w:rsidRPr="008D63E1">
            <w:rPr>
              <w:lang w:val="nl-BE" w:eastAsia="en-GB"/>
            </w:rPr>
            <w:t>Null-Schadstoff-Aktionsplans</w:t>
          </w:r>
          <w:proofErr w:type="spellEnd"/>
          <w:r w:rsidRPr="008D63E1">
            <w:rPr>
              <w:lang w:val="nl-BE" w:eastAsia="en-GB"/>
            </w:rPr>
            <w:t xml:space="preserve">. </w:t>
          </w:r>
        </w:p>
        <w:p w14:paraId="4D807849" w14:textId="77777777" w:rsidR="008D63E1" w:rsidRPr="008D63E1" w:rsidRDefault="008D63E1" w:rsidP="008D63E1">
          <w:pPr>
            <w:rPr>
              <w:lang w:val="nl-BE" w:eastAsia="en-GB"/>
            </w:rPr>
          </w:pPr>
          <w:r w:rsidRPr="008D63E1">
            <w:rPr>
              <w:lang w:val="nl-BE" w:eastAsia="en-GB"/>
            </w:rPr>
            <w:t xml:space="preserve">Der Posten </w:t>
          </w:r>
          <w:proofErr w:type="spellStart"/>
          <w:r w:rsidRPr="008D63E1">
            <w:rPr>
              <w:lang w:val="nl-BE" w:eastAsia="en-GB"/>
            </w:rPr>
            <w:t>umfasst</w:t>
          </w:r>
          <w:proofErr w:type="spellEnd"/>
          <w:r w:rsidRPr="008D63E1">
            <w:rPr>
              <w:lang w:val="nl-BE" w:eastAsia="en-GB"/>
            </w:rPr>
            <w:t xml:space="preserve"> </w:t>
          </w:r>
          <w:proofErr w:type="spellStart"/>
          <w:r w:rsidRPr="008D63E1">
            <w:rPr>
              <w:lang w:val="nl-BE" w:eastAsia="en-GB"/>
            </w:rPr>
            <w:t>auch</w:t>
          </w:r>
          <w:proofErr w:type="spellEnd"/>
          <w:r w:rsidRPr="008D63E1">
            <w:rPr>
              <w:lang w:val="nl-BE" w:eastAsia="en-GB"/>
            </w:rPr>
            <w:t xml:space="preserve"> </w:t>
          </w:r>
          <w:proofErr w:type="spellStart"/>
          <w:r w:rsidRPr="008D63E1">
            <w:rPr>
              <w:lang w:val="nl-BE" w:eastAsia="en-GB"/>
            </w:rPr>
            <w:t>eine</w:t>
          </w:r>
          <w:proofErr w:type="spellEnd"/>
          <w:r w:rsidRPr="008D63E1">
            <w:rPr>
              <w:lang w:val="nl-BE" w:eastAsia="en-GB"/>
            </w:rPr>
            <w:t xml:space="preserve"> </w:t>
          </w:r>
          <w:proofErr w:type="spellStart"/>
          <w:r w:rsidRPr="008D63E1">
            <w:rPr>
              <w:lang w:val="nl-BE" w:eastAsia="en-GB"/>
            </w:rPr>
            <w:t>aktive</w:t>
          </w:r>
          <w:proofErr w:type="spellEnd"/>
          <w:r w:rsidRPr="008D63E1">
            <w:rPr>
              <w:lang w:val="nl-BE" w:eastAsia="en-GB"/>
            </w:rPr>
            <w:t xml:space="preserve"> </w:t>
          </w:r>
          <w:proofErr w:type="spellStart"/>
          <w:r w:rsidRPr="008D63E1">
            <w:rPr>
              <w:lang w:val="nl-BE" w:eastAsia="en-GB"/>
            </w:rPr>
            <w:t>Beteiligung</w:t>
          </w:r>
          <w:proofErr w:type="spellEnd"/>
          <w:r w:rsidRPr="008D63E1">
            <w:rPr>
              <w:lang w:val="nl-BE" w:eastAsia="en-GB"/>
            </w:rPr>
            <w:t xml:space="preserve"> </w:t>
          </w:r>
          <w:proofErr w:type="spellStart"/>
          <w:r w:rsidRPr="008D63E1">
            <w:rPr>
              <w:lang w:val="nl-BE" w:eastAsia="en-GB"/>
            </w:rPr>
            <w:t>an</w:t>
          </w:r>
          <w:proofErr w:type="spellEnd"/>
          <w:r w:rsidRPr="008D63E1">
            <w:rPr>
              <w:lang w:val="nl-BE" w:eastAsia="en-GB"/>
            </w:rPr>
            <w:t xml:space="preserve"> den </w:t>
          </w:r>
          <w:proofErr w:type="spellStart"/>
          <w:r w:rsidRPr="008D63E1">
            <w:rPr>
              <w:lang w:val="nl-BE" w:eastAsia="en-GB"/>
            </w:rPr>
            <w:t>meerespolitischen</w:t>
          </w:r>
          <w:proofErr w:type="spellEnd"/>
          <w:r w:rsidRPr="008D63E1">
            <w:rPr>
              <w:lang w:val="nl-BE" w:eastAsia="en-GB"/>
            </w:rPr>
            <w:t xml:space="preserve"> </w:t>
          </w:r>
          <w:proofErr w:type="spellStart"/>
          <w:r w:rsidRPr="008D63E1">
            <w:rPr>
              <w:lang w:val="nl-BE" w:eastAsia="en-GB"/>
            </w:rPr>
            <w:t>Tätigkeiten</w:t>
          </w:r>
          <w:proofErr w:type="spellEnd"/>
          <w:r w:rsidRPr="008D63E1">
            <w:rPr>
              <w:lang w:val="nl-BE" w:eastAsia="en-GB"/>
            </w:rPr>
            <w:t xml:space="preserve"> der Kommission </w:t>
          </w:r>
          <w:proofErr w:type="spellStart"/>
          <w:r w:rsidRPr="008D63E1">
            <w:rPr>
              <w:lang w:val="nl-BE" w:eastAsia="en-GB"/>
            </w:rPr>
            <w:t>und</w:t>
          </w:r>
          <w:proofErr w:type="spellEnd"/>
          <w:r w:rsidRPr="008D63E1">
            <w:rPr>
              <w:lang w:val="nl-BE" w:eastAsia="en-GB"/>
            </w:rPr>
            <w:t xml:space="preserve"> </w:t>
          </w:r>
          <w:proofErr w:type="spellStart"/>
          <w:r w:rsidRPr="008D63E1">
            <w:rPr>
              <w:lang w:val="nl-BE" w:eastAsia="en-GB"/>
            </w:rPr>
            <w:t>Folgemaßnahmen</w:t>
          </w:r>
          <w:proofErr w:type="spellEnd"/>
          <w:r w:rsidRPr="008D63E1">
            <w:rPr>
              <w:lang w:val="nl-BE" w:eastAsia="en-GB"/>
            </w:rPr>
            <w:t xml:space="preserve"> </w:t>
          </w:r>
          <w:proofErr w:type="spellStart"/>
          <w:r w:rsidRPr="008D63E1">
            <w:rPr>
              <w:lang w:val="nl-BE" w:eastAsia="en-GB"/>
            </w:rPr>
            <w:t>dazu</w:t>
          </w:r>
          <w:proofErr w:type="spellEnd"/>
          <w:r w:rsidRPr="008D63E1">
            <w:rPr>
              <w:lang w:val="nl-BE" w:eastAsia="en-GB"/>
            </w:rPr>
            <w:t xml:space="preserve"> </w:t>
          </w:r>
          <w:proofErr w:type="spellStart"/>
          <w:r w:rsidRPr="008D63E1">
            <w:rPr>
              <w:lang w:val="nl-BE" w:eastAsia="en-GB"/>
            </w:rPr>
            <w:t>und</w:t>
          </w:r>
          <w:proofErr w:type="spellEnd"/>
          <w:r w:rsidRPr="008D63E1">
            <w:rPr>
              <w:lang w:val="nl-BE" w:eastAsia="en-GB"/>
            </w:rPr>
            <w:t xml:space="preserve"> </w:t>
          </w:r>
          <w:proofErr w:type="spellStart"/>
          <w:r w:rsidRPr="008D63E1">
            <w:rPr>
              <w:lang w:val="nl-BE" w:eastAsia="en-GB"/>
            </w:rPr>
            <w:t>wird</w:t>
          </w:r>
          <w:proofErr w:type="spellEnd"/>
          <w:r w:rsidRPr="008D63E1">
            <w:rPr>
              <w:lang w:val="nl-BE" w:eastAsia="en-GB"/>
            </w:rPr>
            <w:t xml:space="preserve"> </w:t>
          </w:r>
          <w:proofErr w:type="spellStart"/>
          <w:r w:rsidRPr="008D63E1">
            <w:rPr>
              <w:lang w:val="nl-BE" w:eastAsia="en-GB"/>
            </w:rPr>
            <w:t>zur</w:t>
          </w:r>
          <w:proofErr w:type="spellEnd"/>
          <w:r w:rsidRPr="008D63E1">
            <w:rPr>
              <w:lang w:val="nl-BE" w:eastAsia="en-GB"/>
            </w:rPr>
            <w:t xml:space="preserve"> </w:t>
          </w:r>
          <w:proofErr w:type="spellStart"/>
          <w:r w:rsidRPr="008D63E1">
            <w:rPr>
              <w:lang w:val="nl-BE" w:eastAsia="en-GB"/>
            </w:rPr>
            <w:t>Entwicklung</w:t>
          </w:r>
          <w:proofErr w:type="spellEnd"/>
          <w:r w:rsidRPr="008D63E1">
            <w:rPr>
              <w:lang w:val="nl-BE" w:eastAsia="en-GB"/>
            </w:rPr>
            <w:t xml:space="preserve"> </w:t>
          </w:r>
          <w:proofErr w:type="spellStart"/>
          <w:r w:rsidRPr="008D63E1">
            <w:rPr>
              <w:lang w:val="nl-BE" w:eastAsia="en-GB"/>
            </w:rPr>
            <w:t>anderer</w:t>
          </w:r>
          <w:proofErr w:type="spellEnd"/>
          <w:r w:rsidRPr="008D63E1">
            <w:rPr>
              <w:lang w:val="nl-BE" w:eastAsia="en-GB"/>
            </w:rPr>
            <w:t xml:space="preserve"> </w:t>
          </w:r>
          <w:proofErr w:type="spellStart"/>
          <w:r w:rsidRPr="008D63E1">
            <w:rPr>
              <w:lang w:val="nl-BE" w:eastAsia="en-GB"/>
            </w:rPr>
            <w:t>Politikbereiche</w:t>
          </w:r>
          <w:proofErr w:type="spellEnd"/>
          <w:r w:rsidRPr="008D63E1">
            <w:rPr>
              <w:lang w:val="nl-BE" w:eastAsia="en-GB"/>
            </w:rPr>
            <w:t xml:space="preserve"> wie der </w:t>
          </w:r>
          <w:proofErr w:type="spellStart"/>
          <w:r w:rsidRPr="008D63E1">
            <w:rPr>
              <w:lang w:val="nl-BE" w:eastAsia="en-GB"/>
            </w:rPr>
            <w:t>blauen</w:t>
          </w:r>
          <w:proofErr w:type="spellEnd"/>
          <w:r w:rsidRPr="008D63E1">
            <w:rPr>
              <w:lang w:val="nl-BE" w:eastAsia="en-GB"/>
            </w:rPr>
            <w:t xml:space="preserve"> </w:t>
          </w:r>
          <w:proofErr w:type="spellStart"/>
          <w:r w:rsidRPr="008D63E1">
            <w:rPr>
              <w:lang w:val="nl-BE" w:eastAsia="en-GB"/>
            </w:rPr>
            <w:t>Wirtschaft</w:t>
          </w:r>
          <w:proofErr w:type="spellEnd"/>
          <w:r w:rsidRPr="008D63E1">
            <w:rPr>
              <w:lang w:val="nl-BE" w:eastAsia="en-GB"/>
            </w:rPr>
            <w:t xml:space="preserve">, der </w:t>
          </w:r>
          <w:proofErr w:type="spellStart"/>
          <w:r w:rsidRPr="008D63E1">
            <w:rPr>
              <w:lang w:val="nl-BE" w:eastAsia="en-GB"/>
            </w:rPr>
            <w:t>maritimen</w:t>
          </w:r>
          <w:proofErr w:type="spellEnd"/>
          <w:r w:rsidRPr="008D63E1">
            <w:rPr>
              <w:lang w:val="nl-BE" w:eastAsia="en-GB"/>
            </w:rPr>
            <w:t xml:space="preserve"> </w:t>
          </w:r>
          <w:proofErr w:type="spellStart"/>
          <w:r w:rsidRPr="008D63E1">
            <w:rPr>
              <w:lang w:val="nl-BE" w:eastAsia="en-GB"/>
            </w:rPr>
            <w:t>Raumplanung</w:t>
          </w:r>
          <w:proofErr w:type="spellEnd"/>
          <w:r w:rsidRPr="008D63E1">
            <w:rPr>
              <w:lang w:val="nl-BE" w:eastAsia="en-GB"/>
            </w:rPr>
            <w:t xml:space="preserve">, der </w:t>
          </w:r>
          <w:proofErr w:type="spellStart"/>
          <w:r w:rsidRPr="008D63E1">
            <w:rPr>
              <w:lang w:val="nl-BE" w:eastAsia="en-GB"/>
            </w:rPr>
            <w:t>Fischerei</w:t>
          </w:r>
          <w:proofErr w:type="spellEnd"/>
          <w:r w:rsidRPr="008D63E1">
            <w:rPr>
              <w:lang w:val="nl-BE" w:eastAsia="en-GB"/>
            </w:rPr>
            <w:t xml:space="preserve">, der regionalen </w:t>
          </w:r>
          <w:proofErr w:type="spellStart"/>
          <w:r w:rsidRPr="008D63E1">
            <w:rPr>
              <w:lang w:val="nl-BE" w:eastAsia="en-GB"/>
            </w:rPr>
            <w:t>Strategien</w:t>
          </w:r>
          <w:proofErr w:type="spellEnd"/>
          <w:r w:rsidRPr="008D63E1">
            <w:rPr>
              <w:lang w:val="nl-BE" w:eastAsia="en-GB"/>
            </w:rPr>
            <w:t xml:space="preserve">, des </w:t>
          </w:r>
          <w:proofErr w:type="spellStart"/>
          <w:r w:rsidRPr="008D63E1">
            <w:rPr>
              <w:lang w:val="nl-BE" w:eastAsia="en-GB"/>
            </w:rPr>
            <w:t>Wissens</w:t>
          </w:r>
          <w:proofErr w:type="spellEnd"/>
          <w:r w:rsidRPr="008D63E1">
            <w:rPr>
              <w:lang w:val="nl-BE" w:eastAsia="en-GB"/>
            </w:rPr>
            <w:t xml:space="preserve"> </w:t>
          </w:r>
          <w:proofErr w:type="spellStart"/>
          <w:r w:rsidRPr="008D63E1">
            <w:rPr>
              <w:lang w:val="nl-BE" w:eastAsia="en-GB"/>
            </w:rPr>
            <w:t>über</w:t>
          </w:r>
          <w:proofErr w:type="spellEnd"/>
          <w:r w:rsidRPr="008D63E1">
            <w:rPr>
              <w:lang w:val="nl-BE" w:eastAsia="en-GB"/>
            </w:rPr>
            <w:t xml:space="preserve"> die </w:t>
          </w:r>
          <w:proofErr w:type="spellStart"/>
          <w:r w:rsidRPr="008D63E1">
            <w:rPr>
              <w:lang w:val="nl-BE" w:eastAsia="en-GB"/>
            </w:rPr>
            <w:t>Meere</w:t>
          </w:r>
          <w:proofErr w:type="spellEnd"/>
          <w:r w:rsidRPr="008D63E1">
            <w:rPr>
              <w:lang w:val="nl-BE" w:eastAsia="en-GB"/>
            </w:rPr>
            <w:t xml:space="preserve">, der </w:t>
          </w:r>
          <w:proofErr w:type="spellStart"/>
          <w:r w:rsidRPr="008D63E1">
            <w:rPr>
              <w:lang w:val="nl-BE" w:eastAsia="en-GB"/>
            </w:rPr>
            <w:t>Meerespolitik</w:t>
          </w:r>
          <w:proofErr w:type="spellEnd"/>
          <w:r w:rsidRPr="008D63E1">
            <w:rPr>
              <w:lang w:val="nl-BE" w:eastAsia="en-GB"/>
            </w:rPr>
            <w:t xml:space="preserve">, der </w:t>
          </w:r>
          <w:proofErr w:type="spellStart"/>
          <w:r w:rsidRPr="008D63E1">
            <w:rPr>
              <w:lang w:val="nl-BE" w:eastAsia="en-GB"/>
            </w:rPr>
            <w:t>erneuerbaren</w:t>
          </w:r>
          <w:proofErr w:type="spellEnd"/>
          <w:r w:rsidRPr="008D63E1">
            <w:rPr>
              <w:lang w:val="nl-BE" w:eastAsia="en-GB"/>
            </w:rPr>
            <w:t xml:space="preserve"> Offshore-Energie </w:t>
          </w:r>
          <w:proofErr w:type="spellStart"/>
          <w:r w:rsidRPr="008D63E1">
            <w:rPr>
              <w:lang w:val="nl-BE" w:eastAsia="en-GB"/>
            </w:rPr>
            <w:t>und</w:t>
          </w:r>
          <w:proofErr w:type="spellEnd"/>
          <w:r w:rsidRPr="008D63E1">
            <w:rPr>
              <w:lang w:val="nl-BE" w:eastAsia="en-GB"/>
            </w:rPr>
            <w:t xml:space="preserve"> </w:t>
          </w:r>
          <w:proofErr w:type="spellStart"/>
          <w:r w:rsidRPr="008D63E1">
            <w:rPr>
              <w:lang w:val="nl-BE" w:eastAsia="en-GB"/>
            </w:rPr>
            <w:t>anderer</w:t>
          </w:r>
          <w:proofErr w:type="spellEnd"/>
          <w:r w:rsidRPr="008D63E1">
            <w:rPr>
              <w:lang w:val="nl-BE" w:eastAsia="en-GB"/>
            </w:rPr>
            <w:t xml:space="preserve"> </w:t>
          </w:r>
          <w:proofErr w:type="spellStart"/>
          <w:r w:rsidRPr="008D63E1">
            <w:rPr>
              <w:lang w:val="nl-BE" w:eastAsia="en-GB"/>
            </w:rPr>
            <w:t>meeresbezogener</w:t>
          </w:r>
          <w:proofErr w:type="spellEnd"/>
          <w:r w:rsidRPr="008D63E1">
            <w:rPr>
              <w:lang w:val="nl-BE" w:eastAsia="en-GB"/>
            </w:rPr>
            <w:t xml:space="preserve"> </w:t>
          </w:r>
          <w:proofErr w:type="spellStart"/>
          <w:r w:rsidRPr="008D63E1">
            <w:rPr>
              <w:lang w:val="nl-BE" w:eastAsia="en-GB"/>
            </w:rPr>
            <w:t>Initiativen</w:t>
          </w:r>
          <w:proofErr w:type="spellEnd"/>
          <w:r w:rsidRPr="008D63E1">
            <w:rPr>
              <w:lang w:val="nl-BE" w:eastAsia="en-GB"/>
            </w:rPr>
            <w:t xml:space="preserve"> </w:t>
          </w:r>
          <w:proofErr w:type="spellStart"/>
          <w:r w:rsidRPr="008D63E1">
            <w:rPr>
              <w:lang w:val="nl-BE" w:eastAsia="en-GB"/>
            </w:rPr>
            <w:t>beitragen</w:t>
          </w:r>
          <w:proofErr w:type="spellEnd"/>
          <w:r w:rsidRPr="008D63E1">
            <w:rPr>
              <w:lang w:val="nl-BE" w:eastAsia="en-GB"/>
            </w:rPr>
            <w:t xml:space="preserve">.  </w:t>
          </w:r>
        </w:p>
        <w:p w14:paraId="12B9C59B" w14:textId="54937491" w:rsidR="00803007" w:rsidRPr="009F216F" w:rsidRDefault="008D63E1" w:rsidP="008D63E1">
          <w:pPr>
            <w:rPr>
              <w:lang w:eastAsia="en-GB"/>
            </w:rPr>
          </w:pPr>
          <w:proofErr w:type="spellStart"/>
          <w:r w:rsidRPr="008D63E1">
            <w:rPr>
              <w:lang w:val="nl-BE" w:eastAsia="en-GB"/>
            </w:rPr>
            <w:t>Diese</w:t>
          </w:r>
          <w:proofErr w:type="spellEnd"/>
          <w:r w:rsidRPr="008D63E1">
            <w:rPr>
              <w:lang w:val="nl-BE" w:eastAsia="en-GB"/>
            </w:rPr>
            <w:t xml:space="preserve"> Stelle </w:t>
          </w:r>
          <w:proofErr w:type="spellStart"/>
          <w:r w:rsidRPr="008D63E1">
            <w:rPr>
              <w:lang w:val="nl-BE" w:eastAsia="en-GB"/>
            </w:rPr>
            <w:t>umfasst</w:t>
          </w:r>
          <w:proofErr w:type="spellEnd"/>
          <w:r w:rsidRPr="008D63E1">
            <w:rPr>
              <w:lang w:val="nl-BE" w:eastAsia="en-GB"/>
            </w:rPr>
            <w:t xml:space="preserve"> </w:t>
          </w:r>
          <w:proofErr w:type="spellStart"/>
          <w:r w:rsidRPr="008D63E1">
            <w:rPr>
              <w:lang w:val="nl-BE" w:eastAsia="en-GB"/>
            </w:rPr>
            <w:t>häufige</w:t>
          </w:r>
          <w:proofErr w:type="spellEnd"/>
          <w:r w:rsidRPr="008D63E1">
            <w:rPr>
              <w:lang w:val="nl-BE" w:eastAsia="en-GB"/>
            </w:rPr>
            <w:t xml:space="preserve"> Kontakte </w:t>
          </w:r>
          <w:proofErr w:type="spellStart"/>
          <w:r w:rsidRPr="008D63E1">
            <w:rPr>
              <w:lang w:val="nl-BE" w:eastAsia="en-GB"/>
            </w:rPr>
            <w:t>zu</w:t>
          </w:r>
          <w:proofErr w:type="spellEnd"/>
          <w:r w:rsidRPr="008D63E1">
            <w:rPr>
              <w:lang w:val="nl-BE" w:eastAsia="en-GB"/>
            </w:rPr>
            <w:t xml:space="preserve"> anderen Dienststellen der Kommission, </w:t>
          </w:r>
          <w:proofErr w:type="spellStart"/>
          <w:r w:rsidRPr="008D63E1">
            <w:rPr>
              <w:lang w:val="nl-BE" w:eastAsia="en-GB"/>
            </w:rPr>
            <w:t>zu</w:t>
          </w:r>
          <w:proofErr w:type="spellEnd"/>
          <w:r w:rsidRPr="008D63E1">
            <w:rPr>
              <w:lang w:val="nl-BE" w:eastAsia="en-GB"/>
            </w:rPr>
            <w:t xml:space="preserve"> </w:t>
          </w:r>
          <w:proofErr w:type="spellStart"/>
          <w:r w:rsidRPr="008D63E1">
            <w:rPr>
              <w:lang w:val="nl-BE" w:eastAsia="en-GB"/>
            </w:rPr>
            <w:t>Mitgliedstaaten</w:t>
          </w:r>
          <w:proofErr w:type="spellEnd"/>
          <w:r w:rsidRPr="008D63E1">
            <w:rPr>
              <w:lang w:val="nl-BE" w:eastAsia="en-GB"/>
            </w:rPr>
            <w:t xml:space="preserve">, </w:t>
          </w:r>
          <w:proofErr w:type="spellStart"/>
          <w:r w:rsidRPr="008D63E1">
            <w:rPr>
              <w:lang w:val="nl-BE" w:eastAsia="en-GB"/>
            </w:rPr>
            <w:t>Interessenträgern</w:t>
          </w:r>
          <w:proofErr w:type="spellEnd"/>
          <w:r w:rsidRPr="008D63E1">
            <w:rPr>
              <w:lang w:val="nl-BE" w:eastAsia="en-GB"/>
            </w:rPr>
            <w:t xml:space="preserve"> </w:t>
          </w:r>
          <w:proofErr w:type="spellStart"/>
          <w:r w:rsidRPr="008D63E1">
            <w:rPr>
              <w:lang w:val="nl-BE" w:eastAsia="en-GB"/>
            </w:rPr>
            <w:t>und</w:t>
          </w:r>
          <w:proofErr w:type="spellEnd"/>
          <w:r w:rsidRPr="008D63E1">
            <w:rPr>
              <w:lang w:val="nl-BE" w:eastAsia="en-GB"/>
            </w:rPr>
            <w:t xml:space="preserve"> </w:t>
          </w:r>
          <w:proofErr w:type="spellStart"/>
          <w:r w:rsidRPr="008D63E1">
            <w:rPr>
              <w:lang w:val="nl-BE" w:eastAsia="en-GB"/>
            </w:rPr>
            <w:t>Auftragnehmern</w:t>
          </w:r>
          <w:proofErr w:type="spellEnd"/>
          <w:r w:rsidRPr="008D63E1">
            <w:rPr>
              <w:lang w:val="nl-BE" w:eastAsia="en-GB"/>
            </w:rPr>
            <w:t>.</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2A0F153A" w14:textId="69A825A5" w:rsidR="009321C6" w:rsidRPr="009F216F" w:rsidRDefault="008D63E1" w:rsidP="009321C6">
          <w:pPr>
            <w:rPr>
              <w:lang w:eastAsia="en-GB"/>
            </w:rPr>
          </w:pPr>
          <w:proofErr w:type="spellStart"/>
          <w:r w:rsidRPr="008D63E1">
            <w:rPr>
              <w:lang w:val="nl-BE" w:eastAsia="en-GB"/>
            </w:rPr>
            <w:t>Wir</w:t>
          </w:r>
          <w:proofErr w:type="spellEnd"/>
          <w:r w:rsidRPr="008D63E1">
            <w:rPr>
              <w:lang w:val="nl-BE" w:eastAsia="en-GB"/>
            </w:rPr>
            <w:t xml:space="preserve"> </w:t>
          </w:r>
          <w:proofErr w:type="spellStart"/>
          <w:r w:rsidRPr="008D63E1">
            <w:rPr>
              <w:lang w:val="nl-BE" w:eastAsia="en-GB"/>
            </w:rPr>
            <w:t>suchen</w:t>
          </w:r>
          <w:proofErr w:type="spellEnd"/>
          <w:r w:rsidRPr="008D63E1">
            <w:rPr>
              <w:lang w:val="nl-BE" w:eastAsia="en-GB"/>
            </w:rPr>
            <w:t xml:space="preserve"> </w:t>
          </w:r>
          <w:proofErr w:type="spellStart"/>
          <w:r w:rsidRPr="008D63E1">
            <w:rPr>
              <w:lang w:val="nl-BE" w:eastAsia="en-GB"/>
            </w:rPr>
            <w:t>einen</w:t>
          </w:r>
          <w:proofErr w:type="spellEnd"/>
          <w:r w:rsidRPr="008D63E1">
            <w:rPr>
              <w:lang w:val="nl-BE" w:eastAsia="en-GB"/>
            </w:rPr>
            <w:t xml:space="preserve"> </w:t>
          </w:r>
          <w:proofErr w:type="spellStart"/>
          <w:r w:rsidRPr="008D63E1">
            <w:rPr>
              <w:lang w:val="nl-BE" w:eastAsia="en-GB"/>
            </w:rPr>
            <w:t>dynamischen</w:t>
          </w:r>
          <w:proofErr w:type="spellEnd"/>
          <w:r w:rsidRPr="008D63E1">
            <w:rPr>
              <w:lang w:val="nl-BE" w:eastAsia="en-GB"/>
            </w:rPr>
            <w:t xml:space="preserve"> </w:t>
          </w:r>
          <w:proofErr w:type="spellStart"/>
          <w:r w:rsidRPr="008D63E1">
            <w:rPr>
              <w:lang w:val="nl-BE" w:eastAsia="en-GB"/>
            </w:rPr>
            <w:t>und</w:t>
          </w:r>
          <w:proofErr w:type="spellEnd"/>
          <w:r w:rsidRPr="008D63E1">
            <w:rPr>
              <w:lang w:val="nl-BE" w:eastAsia="en-GB"/>
            </w:rPr>
            <w:t xml:space="preserve"> </w:t>
          </w:r>
          <w:proofErr w:type="spellStart"/>
          <w:r w:rsidRPr="008D63E1">
            <w:rPr>
              <w:lang w:val="nl-BE" w:eastAsia="en-GB"/>
            </w:rPr>
            <w:t>begeisterten</w:t>
          </w:r>
          <w:proofErr w:type="spellEnd"/>
          <w:r w:rsidRPr="008D63E1">
            <w:rPr>
              <w:lang w:val="nl-BE" w:eastAsia="en-GB"/>
            </w:rPr>
            <w:t xml:space="preserve"> </w:t>
          </w:r>
          <w:proofErr w:type="spellStart"/>
          <w:r w:rsidRPr="008D63E1">
            <w:rPr>
              <w:lang w:val="nl-BE" w:eastAsia="en-GB"/>
            </w:rPr>
            <w:t>Kollegen</w:t>
          </w:r>
          <w:proofErr w:type="spellEnd"/>
          <w:r w:rsidRPr="008D63E1">
            <w:rPr>
              <w:lang w:val="nl-BE" w:eastAsia="en-GB"/>
            </w:rPr>
            <w:t xml:space="preserve">, </w:t>
          </w:r>
          <w:proofErr w:type="spellStart"/>
          <w:r w:rsidRPr="008D63E1">
            <w:rPr>
              <w:lang w:val="nl-BE" w:eastAsia="en-GB"/>
            </w:rPr>
            <w:t>vorzugsweise</w:t>
          </w:r>
          <w:proofErr w:type="spellEnd"/>
          <w:r w:rsidRPr="008D63E1">
            <w:rPr>
              <w:lang w:val="nl-BE" w:eastAsia="en-GB"/>
            </w:rPr>
            <w:t xml:space="preserve"> </w:t>
          </w:r>
          <w:proofErr w:type="spellStart"/>
          <w:r w:rsidRPr="008D63E1">
            <w:rPr>
              <w:lang w:val="nl-BE" w:eastAsia="en-GB"/>
            </w:rPr>
            <w:t>mit</w:t>
          </w:r>
          <w:proofErr w:type="spellEnd"/>
          <w:r w:rsidRPr="008D63E1">
            <w:rPr>
              <w:lang w:val="nl-BE" w:eastAsia="en-GB"/>
            </w:rPr>
            <w:t xml:space="preserve"> </w:t>
          </w:r>
          <w:proofErr w:type="spellStart"/>
          <w:r w:rsidRPr="008D63E1">
            <w:rPr>
              <w:lang w:val="nl-BE" w:eastAsia="en-GB"/>
            </w:rPr>
            <w:t>Hintergrundinformationen</w:t>
          </w:r>
          <w:proofErr w:type="spellEnd"/>
          <w:r w:rsidRPr="008D63E1">
            <w:rPr>
              <w:lang w:val="nl-BE" w:eastAsia="en-GB"/>
            </w:rPr>
            <w:t xml:space="preserve"> </w:t>
          </w:r>
          <w:proofErr w:type="spellStart"/>
          <w:r w:rsidRPr="008D63E1">
            <w:rPr>
              <w:lang w:val="nl-BE" w:eastAsia="en-GB"/>
            </w:rPr>
            <w:t>zum</w:t>
          </w:r>
          <w:proofErr w:type="spellEnd"/>
          <w:r w:rsidRPr="008D63E1">
            <w:rPr>
              <w:lang w:val="nl-BE" w:eastAsia="en-GB"/>
            </w:rPr>
            <w:t xml:space="preserve"> </w:t>
          </w:r>
          <w:proofErr w:type="spellStart"/>
          <w:r w:rsidRPr="008D63E1">
            <w:rPr>
              <w:lang w:val="nl-BE" w:eastAsia="en-GB"/>
            </w:rPr>
            <w:t>Schutz</w:t>
          </w:r>
          <w:proofErr w:type="spellEnd"/>
          <w:r w:rsidRPr="008D63E1">
            <w:rPr>
              <w:lang w:val="nl-BE" w:eastAsia="en-GB"/>
            </w:rPr>
            <w:t xml:space="preserve"> der </w:t>
          </w:r>
          <w:proofErr w:type="spellStart"/>
          <w:r w:rsidRPr="008D63E1">
            <w:rPr>
              <w:lang w:val="nl-BE" w:eastAsia="en-GB"/>
            </w:rPr>
            <w:t>Meeresumwelt</w:t>
          </w:r>
          <w:proofErr w:type="spellEnd"/>
          <w:r w:rsidRPr="008D63E1">
            <w:rPr>
              <w:lang w:val="nl-BE" w:eastAsia="en-GB"/>
            </w:rPr>
            <w:t xml:space="preserve">/MSRR </w:t>
          </w:r>
          <w:proofErr w:type="spellStart"/>
          <w:r w:rsidRPr="008D63E1">
            <w:rPr>
              <w:lang w:val="nl-BE" w:eastAsia="en-GB"/>
            </w:rPr>
            <w:t>und</w:t>
          </w:r>
          <w:proofErr w:type="spellEnd"/>
          <w:r w:rsidRPr="008D63E1">
            <w:rPr>
              <w:lang w:val="nl-BE" w:eastAsia="en-GB"/>
            </w:rPr>
            <w:t xml:space="preserve"> </w:t>
          </w:r>
          <w:proofErr w:type="spellStart"/>
          <w:r w:rsidRPr="008D63E1">
            <w:rPr>
              <w:lang w:val="nl-BE" w:eastAsia="en-GB"/>
            </w:rPr>
            <w:t>dem</w:t>
          </w:r>
          <w:proofErr w:type="spellEnd"/>
          <w:r w:rsidRPr="008D63E1">
            <w:rPr>
              <w:lang w:val="nl-BE" w:eastAsia="en-GB"/>
            </w:rPr>
            <w:t xml:space="preserve"> </w:t>
          </w:r>
          <w:proofErr w:type="spellStart"/>
          <w:r w:rsidRPr="008D63E1">
            <w:rPr>
              <w:lang w:val="nl-BE" w:eastAsia="en-GB"/>
            </w:rPr>
            <w:t>damit</w:t>
          </w:r>
          <w:proofErr w:type="spellEnd"/>
          <w:r w:rsidRPr="008D63E1">
            <w:rPr>
              <w:lang w:val="nl-BE" w:eastAsia="en-GB"/>
            </w:rPr>
            <w:t xml:space="preserve"> </w:t>
          </w:r>
          <w:proofErr w:type="spellStart"/>
          <w:r w:rsidRPr="008D63E1">
            <w:rPr>
              <w:lang w:val="nl-BE" w:eastAsia="en-GB"/>
            </w:rPr>
            <w:t>verbundenen</w:t>
          </w:r>
          <w:proofErr w:type="spellEnd"/>
          <w:r w:rsidRPr="008D63E1">
            <w:rPr>
              <w:lang w:val="nl-BE" w:eastAsia="en-GB"/>
            </w:rPr>
            <w:t xml:space="preserve"> </w:t>
          </w:r>
          <w:proofErr w:type="spellStart"/>
          <w:r w:rsidRPr="008D63E1">
            <w:rPr>
              <w:lang w:val="nl-BE" w:eastAsia="en-GB"/>
            </w:rPr>
            <w:t>technischen</w:t>
          </w:r>
          <w:proofErr w:type="spellEnd"/>
          <w:r w:rsidRPr="008D63E1">
            <w:rPr>
              <w:lang w:val="nl-BE" w:eastAsia="en-GB"/>
            </w:rPr>
            <w:t xml:space="preserve"> </w:t>
          </w:r>
          <w:proofErr w:type="spellStart"/>
          <w:r w:rsidRPr="008D63E1">
            <w:rPr>
              <w:lang w:val="nl-BE" w:eastAsia="en-GB"/>
            </w:rPr>
            <w:t>Fachwissen</w:t>
          </w:r>
          <w:proofErr w:type="spellEnd"/>
          <w:r w:rsidRPr="008D63E1">
            <w:rPr>
              <w:lang w:val="nl-BE" w:eastAsia="en-GB"/>
            </w:rPr>
            <w:t xml:space="preserve">. Der </w:t>
          </w:r>
          <w:proofErr w:type="spellStart"/>
          <w:r w:rsidRPr="008D63E1">
            <w:rPr>
              <w:lang w:val="nl-BE" w:eastAsia="en-GB"/>
            </w:rPr>
            <w:t>Sachverständige</w:t>
          </w:r>
          <w:proofErr w:type="spellEnd"/>
          <w:r w:rsidRPr="008D63E1">
            <w:rPr>
              <w:lang w:val="nl-BE" w:eastAsia="en-GB"/>
            </w:rPr>
            <w:t xml:space="preserve"> </w:t>
          </w:r>
          <w:proofErr w:type="spellStart"/>
          <w:r w:rsidRPr="008D63E1">
            <w:rPr>
              <w:lang w:val="nl-BE" w:eastAsia="en-GB"/>
            </w:rPr>
            <w:t>sollte</w:t>
          </w:r>
          <w:proofErr w:type="spellEnd"/>
          <w:r w:rsidRPr="008D63E1">
            <w:rPr>
              <w:lang w:val="nl-BE" w:eastAsia="en-GB"/>
            </w:rPr>
            <w:t xml:space="preserve"> </w:t>
          </w:r>
          <w:proofErr w:type="spellStart"/>
          <w:r w:rsidRPr="008D63E1">
            <w:rPr>
              <w:lang w:val="nl-BE" w:eastAsia="en-GB"/>
            </w:rPr>
            <w:t>über</w:t>
          </w:r>
          <w:proofErr w:type="spellEnd"/>
          <w:r w:rsidRPr="008D63E1">
            <w:rPr>
              <w:lang w:val="nl-BE" w:eastAsia="en-GB"/>
            </w:rPr>
            <w:t xml:space="preserve"> solide analytische </w:t>
          </w:r>
          <w:proofErr w:type="spellStart"/>
          <w:r w:rsidRPr="008D63E1">
            <w:rPr>
              <w:lang w:val="nl-BE" w:eastAsia="en-GB"/>
            </w:rPr>
            <w:lastRenderedPageBreak/>
            <w:t>Fähigkeiten</w:t>
          </w:r>
          <w:proofErr w:type="spellEnd"/>
          <w:r w:rsidRPr="008D63E1">
            <w:rPr>
              <w:lang w:val="nl-BE" w:eastAsia="en-GB"/>
            </w:rPr>
            <w:t xml:space="preserve"> </w:t>
          </w:r>
          <w:proofErr w:type="spellStart"/>
          <w:r w:rsidRPr="008D63E1">
            <w:rPr>
              <w:lang w:val="nl-BE" w:eastAsia="en-GB"/>
            </w:rPr>
            <w:t>und</w:t>
          </w:r>
          <w:proofErr w:type="spellEnd"/>
          <w:r w:rsidRPr="008D63E1">
            <w:rPr>
              <w:lang w:val="nl-BE" w:eastAsia="en-GB"/>
            </w:rPr>
            <w:t xml:space="preserve"> </w:t>
          </w:r>
          <w:proofErr w:type="spellStart"/>
          <w:r w:rsidRPr="008D63E1">
            <w:rPr>
              <w:lang w:val="nl-BE" w:eastAsia="en-GB"/>
            </w:rPr>
            <w:t>ausgezeichnete</w:t>
          </w:r>
          <w:proofErr w:type="spellEnd"/>
          <w:r w:rsidRPr="008D63E1">
            <w:rPr>
              <w:lang w:val="nl-BE" w:eastAsia="en-GB"/>
            </w:rPr>
            <w:t xml:space="preserve"> </w:t>
          </w:r>
          <w:proofErr w:type="spellStart"/>
          <w:r w:rsidRPr="008D63E1">
            <w:rPr>
              <w:lang w:val="nl-BE" w:eastAsia="en-GB"/>
            </w:rPr>
            <w:t>redaktionelle</w:t>
          </w:r>
          <w:proofErr w:type="spellEnd"/>
          <w:r w:rsidRPr="008D63E1">
            <w:rPr>
              <w:lang w:val="nl-BE" w:eastAsia="en-GB"/>
            </w:rPr>
            <w:t xml:space="preserve"> </w:t>
          </w:r>
          <w:proofErr w:type="spellStart"/>
          <w:r w:rsidRPr="008D63E1">
            <w:rPr>
              <w:lang w:val="nl-BE" w:eastAsia="en-GB"/>
            </w:rPr>
            <w:t>Fähigkeiten</w:t>
          </w:r>
          <w:proofErr w:type="spellEnd"/>
          <w:r w:rsidRPr="008D63E1">
            <w:rPr>
              <w:lang w:val="nl-BE" w:eastAsia="en-GB"/>
            </w:rPr>
            <w:t xml:space="preserve"> </w:t>
          </w:r>
          <w:proofErr w:type="spellStart"/>
          <w:r w:rsidRPr="008D63E1">
            <w:rPr>
              <w:lang w:val="nl-BE" w:eastAsia="en-GB"/>
            </w:rPr>
            <w:t>sowie</w:t>
          </w:r>
          <w:proofErr w:type="spellEnd"/>
          <w:r w:rsidRPr="008D63E1">
            <w:rPr>
              <w:lang w:val="nl-BE" w:eastAsia="en-GB"/>
            </w:rPr>
            <w:t xml:space="preserve"> </w:t>
          </w:r>
          <w:proofErr w:type="spellStart"/>
          <w:r w:rsidRPr="008D63E1">
            <w:rPr>
              <w:lang w:val="nl-BE" w:eastAsia="en-GB"/>
            </w:rPr>
            <w:t>über</w:t>
          </w:r>
          <w:proofErr w:type="spellEnd"/>
          <w:r w:rsidRPr="008D63E1">
            <w:rPr>
              <w:lang w:val="nl-BE" w:eastAsia="en-GB"/>
            </w:rPr>
            <w:t xml:space="preserve"> die </w:t>
          </w:r>
          <w:proofErr w:type="spellStart"/>
          <w:r w:rsidRPr="008D63E1">
            <w:rPr>
              <w:lang w:val="nl-BE" w:eastAsia="en-GB"/>
            </w:rPr>
            <w:t>Fähigkeit</w:t>
          </w:r>
          <w:proofErr w:type="spellEnd"/>
          <w:r w:rsidRPr="008D63E1">
            <w:rPr>
              <w:lang w:val="nl-BE" w:eastAsia="en-GB"/>
            </w:rPr>
            <w:t xml:space="preserve"> </w:t>
          </w:r>
          <w:proofErr w:type="spellStart"/>
          <w:r w:rsidRPr="008D63E1">
            <w:rPr>
              <w:lang w:val="nl-BE" w:eastAsia="en-GB"/>
            </w:rPr>
            <w:t>verfügen</w:t>
          </w:r>
          <w:proofErr w:type="spellEnd"/>
          <w:r w:rsidRPr="008D63E1">
            <w:rPr>
              <w:lang w:val="nl-BE" w:eastAsia="en-GB"/>
            </w:rPr>
            <w:t xml:space="preserve">, </w:t>
          </w:r>
          <w:proofErr w:type="spellStart"/>
          <w:r w:rsidRPr="008D63E1">
            <w:rPr>
              <w:lang w:val="nl-BE" w:eastAsia="en-GB"/>
            </w:rPr>
            <w:t>komplexe</w:t>
          </w:r>
          <w:proofErr w:type="spellEnd"/>
          <w:r w:rsidRPr="008D63E1">
            <w:rPr>
              <w:lang w:val="nl-BE" w:eastAsia="en-GB"/>
            </w:rPr>
            <w:t xml:space="preserve"> </w:t>
          </w:r>
          <w:proofErr w:type="spellStart"/>
          <w:r w:rsidRPr="008D63E1">
            <w:rPr>
              <w:lang w:val="nl-BE" w:eastAsia="en-GB"/>
            </w:rPr>
            <w:t>Konzepte</w:t>
          </w:r>
          <w:proofErr w:type="spellEnd"/>
          <w:r w:rsidRPr="008D63E1">
            <w:rPr>
              <w:lang w:val="nl-BE" w:eastAsia="en-GB"/>
            </w:rPr>
            <w:t xml:space="preserve"> </w:t>
          </w:r>
          <w:proofErr w:type="spellStart"/>
          <w:r w:rsidRPr="008D63E1">
            <w:rPr>
              <w:lang w:val="nl-BE" w:eastAsia="en-GB"/>
            </w:rPr>
            <w:t>prägnant</w:t>
          </w:r>
          <w:proofErr w:type="spellEnd"/>
          <w:r w:rsidRPr="008D63E1">
            <w:rPr>
              <w:lang w:val="nl-BE" w:eastAsia="en-GB"/>
            </w:rPr>
            <w:t xml:space="preserve"> </w:t>
          </w:r>
          <w:proofErr w:type="spellStart"/>
          <w:r w:rsidRPr="008D63E1">
            <w:rPr>
              <w:lang w:val="nl-BE" w:eastAsia="en-GB"/>
            </w:rPr>
            <w:t>und</w:t>
          </w:r>
          <w:proofErr w:type="spellEnd"/>
          <w:r w:rsidRPr="008D63E1">
            <w:rPr>
              <w:lang w:val="nl-BE" w:eastAsia="en-GB"/>
            </w:rPr>
            <w:t xml:space="preserve"> </w:t>
          </w:r>
          <w:proofErr w:type="spellStart"/>
          <w:r w:rsidRPr="008D63E1">
            <w:rPr>
              <w:lang w:val="nl-BE" w:eastAsia="en-GB"/>
            </w:rPr>
            <w:t>kohärent</w:t>
          </w:r>
          <w:proofErr w:type="spellEnd"/>
          <w:r w:rsidRPr="008D63E1">
            <w:rPr>
              <w:lang w:val="nl-BE" w:eastAsia="en-GB"/>
            </w:rPr>
            <w:t xml:space="preserve"> </w:t>
          </w:r>
          <w:proofErr w:type="spellStart"/>
          <w:r w:rsidRPr="008D63E1">
            <w:rPr>
              <w:lang w:val="nl-BE" w:eastAsia="en-GB"/>
            </w:rPr>
            <w:t>auszudrücken</w:t>
          </w:r>
          <w:proofErr w:type="spellEnd"/>
          <w:r w:rsidRPr="008D63E1">
            <w:rPr>
              <w:lang w:val="nl-BE" w:eastAsia="en-GB"/>
            </w:rPr>
            <w:t xml:space="preserve">, die </w:t>
          </w:r>
          <w:proofErr w:type="spellStart"/>
          <w:r w:rsidRPr="008D63E1">
            <w:rPr>
              <w:lang w:val="nl-BE" w:eastAsia="en-GB"/>
            </w:rPr>
            <w:t>sowohl</w:t>
          </w:r>
          <w:proofErr w:type="spellEnd"/>
          <w:r w:rsidRPr="008D63E1">
            <w:rPr>
              <w:lang w:val="nl-BE" w:eastAsia="en-GB"/>
            </w:rPr>
            <w:t xml:space="preserve"> </w:t>
          </w:r>
          <w:proofErr w:type="spellStart"/>
          <w:r w:rsidRPr="008D63E1">
            <w:rPr>
              <w:lang w:val="nl-BE" w:eastAsia="en-GB"/>
            </w:rPr>
            <w:t>zur</w:t>
          </w:r>
          <w:proofErr w:type="spellEnd"/>
          <w:r w:rsidRPr="008D63E1">
            <w:rPr>
              <w:lang w:val="nl-BE" w:eastAsia="en-GB"/>
            </w:rPr>
            <w:t xml:space="preserve"> </w:t>
          </w:r>
          <w:proofErr w:type="spellStart"/>
          <w:r w:rsidRPr="008D63E1">
            <w:rPr>
              <w:lang w:val="nl-BE" w:eastAsia="en-GB"/>
            </w:rPr>
            <w:t>Politikgestaltung</w:t>
          </w:r>
          <w:proofErr w:type="spellEnd"/>
          <w:r w:rsidRPr="008D63E1">
            <w:rPr>
              <w:lang w:val="nl-BE" w:eastAsia="en-GB"/>
            </w:rPr>
            <w:t xml:space="preserve"> als </w:t>
          </w:r>
          <w:proofErr w:type="spellStart"/>
          <w:r w:rsidRPr="008D63E1">
            <w:rPr>
              <w:lang w:val="nl-BE" w:eastAsia="en-GB"/>
            </w:rPr>
            <w:t>auch</w:t>
          </w:r>
          <w:proofErr w:type="spellEnd"/>
          <w:r w:rsidRPr="008D63E1">
            <w:rPr>
              <w:lang w:val="nl-BE" w:eastAsia="en-GB"/>
            </w:rPr>
            <w:t xml:space="preserve"> </w:t>
          </w:r>
          <w:proofErr w:type="spellStart"/>
          <w:r w:rsidRPr="008D63E1">
            <w:rPr>
              <w:lang w:val="nl-BE" w:eastAsia="en-GB"/>
            </w:rPr>
            <w:t>zur</w:t>
          </w:r>
          <w:proofErr w:type="spellEnd"/>
          <w:r w:rsidRPr="008D63E1">
            <w:rPr>
              <w:lang w:val="nl-BE" w:eastAsia="en-GB"/>
            </w:rPr>
            <w:t xml:space="preserve"> </w:t>
          </w:r>
          <w:proofErr w:type="spellStart"/>
          <w:r w:rsidRPr="008D63E1">
            <w:rPr>
              <w:lang w:val="nl-BE" w:eastAsia="en-GB"/>
            </w:rPr>
            <w:t>Bewertung</w:t>
          </w:r>
          <w:proofErr w:type="spellEnd"/>
          <w:r w:rsidRPr="008D63E1">
            <w:rPr>
              <w:lang w:val="nl-BE" w:eastAsia="en-GB"/>
            </w:rPr>
            <w:t xml:space="preserve"> des Stands der </w:t>
          </w:r>
          <w:proofErr w:type="spellStart"/>
          <w:r w:rsidRPr="008D63E1">
            <w:rPr>
              <w:lang w:val="nl-BE" w:eastAsia="en-GB"/>
            </w:rPr>
            <w:t>Umsetzung</w:t>
          </w:r>
          <w:proofErr w:type="spellEnd"/>
          <w:r w:rsidRPr="008D63E1">
            <w:rPr>
              <w:lang w:val="nl-BE" w:eastAsia="en-GB"/>
            </w:rPr>
            <w:t xml:space="preserve"> der </w:t>
          </w:r>
          <w:proofErr w:type="spellStart"/>
          <w:r w:rsidRPr="008D63E1">
            <w:rPr>
              <w:lang w:val="nl-BE" w:eastAsia="en-GB"/>
            </w:rPr>
            <w:t>wasserbezogenen</w:t>
          </w:r>
          <w:proofErr w:type="spellEnd"/>
          <w:r w:rsidRPr="008D63E1">
            <w:rPr>
              <w:lang w:val="nl-BE" w:eastAsia="en-GB"/>
            </w:rPr>
            <w:t xml:space="preserve"> </w:t>
          </w:r>
          <w:proofErr w:type="spellStart"/>
          <w:r w:rsidRPr="008D63E1">
            <w:rPr>
              <w:lang w:val="nl-BE" w:eastAsia="en-GB"/>
            </w:rPr>
            <w:t>Maßnahmen</w:t>
          </w:r>
          <w:proofErr w:type="spellEnd"/>
          <w:r w:rsidRPr="008D63E1">
            <w:rPr>
              <w:lang w:val="nl-BE" w:eastAsia="en-GB"/>
            </w:rPr>
            <w:t xml:space="preserve"> </w:t>
          </w:r>
          <w:proofErr w:type="spellStart"/>
          <w:r w:rsidRPr="008D63E1">
            <w:rPr>
              <w:lang w:val="nl-BE" w:eastAsia="en-GB"/>
            </w:rPr>
            <w:t>durch</w:t>
          </w:r>
          <w:proofErr w:type="spellEnd"/>
          <w:r w:rsidRPr="008D63E1">
            <w:rPr>
              <w:lang w:val="nl-BE" w:eastAsia="en-GB"/>
            </w:rPr>
            <w:t xml:space="preserve"> die </w:t>
          </w:r>
          <w:proofErr w:type="spellStart"/>
          <w:r w:rsidRPr="008D63E1">
            <w:rPr>
              <w:lang w:val="nl-BE" w:eastAsia="en-GB"/>
            </w:rPr>
            <w:t>Mitgliedstaaten</w:t>
          </w:r>
          <w:proofErr w:type="spellEnd"/>
          <w:r w:rsidRPr="008D63E1">
            <w:rPr>
              <w:lang w:val="nl-BE" w:eastAsia="en-GB"/>
            </w:rPr>
            <w:t xml:space="preserve"> </w:t>
          </w:r>
          <w:proofErr w:type="spellStart"/>
          <w:r w:rsidRPr="008D63E1">
            <w:rPr>
              <w:lang w:val="nl-BE" w:eastAsia="en-GB"/>
            </w:rPr>
            <w:t>beitragen</w:t>
          </w:r>
          <w:proofErr w:type="spellEnd"/>
          <w:r w:rsidRPr="008D63E1">
            <w:rPr>
              <w:lang w:val="nl-BE" w:eastAsia="en-GB"/>
            </w:rPr>
            <w:t xml:space="preserve">. Der </w:t>
          </w:r>
          <w:proofErr w:type="spellStart"/>
          <w:r w:rsidRPr="008D63E1">
            <w:rPr>
              <w:lang w:val="nl-BE" w:eastAsia="en-GB"/>
            </w:rPr>
            <w:t>Kollege</w:t>
          </w:r>
          <w:proofErr w:type="spellEnd"/>
          <w:r w:rsidRPr="008D63E1">
            <w:rPr>
              <w:lang w:val="nl-BE" w:eastAsia="en-GB"/>
            </w:rPr>
            <w:t xml:space="preserve"> </w:t>
          </w:r>
          <w:proofErr w:type="spellStart"/>
          <w:r w:rsidRPr="008D63E1">
            <w:rPr>
              <w:lang w:val="nl-BE" w:eastAsia="en-GB"/>
            </w:rPr>
            <w:t>sollte</w:t>
          </w:r>
          <w:proofErr w:type="spellEnd"/>
          <w:r w:rsidRPr="008D63E1">
            <w:rPr>
              <w:lang w:val="nl-BE" w:eastAsia="en-GB"/>
            </w:rPr>
            <w:t xml:space="preserve"> </w:t>
          </w:r>
          <w:proofErr w:type="spellStart"/>
          <w:r w:rsidRPr="008D63E1">
            <w:rPr>
              <w:lang w:val="nl-BE" w:eastAsia="en-GB"/>
            </w:rPr>
            <w:t>über</w:t>
          </w:r>
          <w:proofErr w:type="spellEnd"/>
          <w:r w:rsidRPr="008D63E1">
            <w:rPr>
              <w:lang w:val="nl-BE" w:eastAsia="en-GB"/>
            </w:rPr>
            <w:t xml:space="preserve"> </w:t>
          </w:r>
          <w:proofErr w:type="spellStart"/>
          <w:r w:rsidRPr="008D63E1">
            <w:rPr>
              <w:lang w:val="nl-BE" w:eastAsia="en-GB"/>
            </w:rPr>
            <w:t>ausgezeichnete</w:t>
          </w:r>
          <w:proofErr w:type="spellEnd"/>
          <w:r w:rsidRPr="008D63E1">
            <w:rPr>
              <w:lang w:val="nl-BE" w:eastAsia="en-GB"/>
            </w:rPr>
            <w:t xml:space="preserve"> </w:t>
          </w:r>
          <w:proofErr w:type="spellStart"/>
          <w:r w:rsidRPr="008D63E1">
            <w:rPr>
              <w:lang w:val="nl-BE" w:eastAsia="en-GB"/>
            </w:rPr>
            <w:t>Kommunikationsfähigkeiten</w:t>
          </w:r>
          <w:proofErr w:type="spellEnd"/>
          <w:r w:rsidRPr="008D63E1">
            <w:rPr>
              <w:lang w:val="nl-BE" w:eastAsia="en-GB"/>
            </w:rPr>
            <w:t xml:space="preserve"> </w:t>
          </w:r>
          <w:proofErr w:type="spellStart"/>
          <w:r w:rsidRPr="008D63E1">
            <w:rPr>
              <w:lang w:val="nl-BE" w:eastAsia="en-GB"/>
            </w:rPr>
            <w:t>verfügen</w:t>
          </w:r>
          <w:proofErr w:type="spellEnd"/>
          <w:r w:rsidRPr="008D63E1">
            <w:rPr>
              <w:lang w:val="nl-BE" w:eastAsia="en-GB"/>
            </w:rPr>
            <w:t xml:space="preserve"> </w:t>
          </w:r>
          <w:proofErr w:type="spellStart"/>
          <w:r w:rsidRPr="008D63E1">
            <w:rPr>
              <w:lang w:val="nl-BE" w:eastAsia="en-GB"/>
            </w:rPr>
            <w:t>und</w:t>
          </w:r>
          <w:proofErr w:type="spellEnd"/>
          <w:r w:rsidRPr="008D63E1">
            <w:rPr>
              <w:lang w:val="nl-BE" w:eastAsia="en-GB"/>
            </w:rPr>
            <w:t xml:space="preserve"> in der Lage sein, </w:t>
          </w:r>
          <w:proofErr w:type="spellStart"/>
          <w:r w:rsidRPr="008D63E1">
            <w:rPr>
              <w:lang w:val="nl-BE" w:eastAsia="en-GB"/>
            </w:rPr>
            <w:t>komplexe</w:t>
          </w:r>
          <w:proofErr w:type="spellEnd"/>
          <w:r w:rsidRPr="008D63E1">
            <w:rPr>
              <w:lang w:val="nl-BE" w:eastAsia="en-GB"/>
            </w:rPr>
            <w:t xml:space="preserve"> </w:t>
          </w:r>
          <w:proofErr w:type="spellStart"/>
          <w:r w:rsidRPr="008D63E1">
            <w:rPr>
              <w:lang w:val="nl-BE" w:eastAsia="en-GB"/>
            </w:rPr>
            <w:t>Angelegenheiten</w:t>
          </w:r>
          <w:proofErr w:type="spellEnd"/>
          <w:r w:rsidRPr="008D63E1">
            <w:rPr>
              <w:lang w:val="nl-BE" w:eastAsia="en-GB"/>
            </w:rPr>
            <w:t xml:space="preserve"> in </w:t>
          </w:r>
          <w:proofErr w:type="spellStart"/>
          <w:r w:rsidRPr="008D63E1">
            <w:rPr>
              <w:lang w:val="nl-BE" w:eastAsia="en-GB"/>
            </w:rPr>
            <w:t>verständliche</w:t>
          </w:r>
          <w:proofErr w:type="spellEnd"/>
          <w:r w:rsidRPr="008D63E1">
            <w:rPr>
              <w:lang w:val="nl-BE" w:eastAsia="en-GB"/>
            </w:rPr>
            <w:t xml:space="preserve">, </w:t>
          </w:r>
          <w:proofErr w:type="spellStart"/>
          <w:r w:rsidRPr="008D63E1">
            <w:rPr>
              <w:lang w:val="nl-BE" w:eastAsia="en-GB"/>
            </w:rPr>
            <w:t>politisch</w:t>
          </w:r>
          <w:proofErr w:type="spellEnd"/>
          <w:r w:rsidRPr="008D63E1">
            <w:rPr>
              <w:lang w:val="nl-BE" w:eastAsia="en-GB"/>
            </w:rPr>
            <w:t xml:space="preserve"> relevante </w:t>
          </w:r>
          <w:proofErr w:type="spellStart"/>
          <w:r w:rsidRPr="008D63E1">
            <w:rPr>
              <w:lang w:val="nl-BE" w:eastAsia="en-GB"/>
            </w:rPr>
            <w:t>Informationen</w:t>
          </w:r>
          <w:proofErr w:type="spellEnd"/>
          <w:r w:rsidRPr="008D63E1">
            <w:rPr>
              <w:lang w:val="nl-BE" w:eastAsia="en-GB"/>
            </w:rPr>
            <w:t xml:space="preserve"> </w:t>
          </w:r>
          <w:proofErr w:type="spellStart"/>
          <w:r w:rsidRPr="008D63E1">
            <w:rPr>
              <w:lang w:val="nl-BE" w:eastAsia="en-GB"/>
            </w:rPr>
            <w:t>umzusetzen</w:t>
          </w:r>
          <w:proofErr w:type="spellEnd"/>
          <w:r w:rsidRPr="008D63E1">
            <w:rPr>
              <w:lang w:val="nl-BE" w:eastAsia="en-GB"/>
            </w:rPr>
            <w:t xml:space="preserve">. Der </w:t>
          </w:r>
          <w:proofErr w:type="spellStart"/>
          <w:r w:rsidRPr="008D63E1">
            <w:rPr>
              <w:lang w:val="nl-BE" w:eastAsia="en-GB"/>
            </w:rPr>
            <w:t>Bewerber</w:t>
          </w:r>
          <w:proofErr w:type="spellEnd"/>
          <w:r w:rsidRPr="008D63E1">
            <w:rPr>
              <w:lang w:val="nl-BE" w:eastAsia="en-GB"/>
            </w:rPr>
            <w:t xml:space="preserve"> </w:t>
          </w:r>
          <w:proofErr w:type="spellStart"/>
          <w:r w:rsidRPr="008D63E1">
            <w:rPr>
              <w:lang w:val="nl-BE" w:eastAsia="en-GB"/>
            </w:rPr>
            <w:t>muss</w:t>
          </w:r>
          <w:proofErr w:type="spellEnd"/>
          <w:r w:rsidRPr="008D63E1">
            <w:rPr>
              <w:lang w:val="nl-BE" w:eastAsia="en-GB"/>
            </w:rPr>
            <w:t xml:space="preserve"> </w:t>
          </w:r>
          <w:proofErr w:type="spellStart"/>
          <w:r w:rsidRPr="008D63E1">
            <w:rPr>
              <w:lang w:val="nl-BE" w:eastAsia="en-GB"/>
            </w:rPr>
            <w:t>eine</w:t>
          </w:r>
          <w:proofErr w:type="spellEnd"/>
          <w:r w:rsidRPr="008D63E1">
            <w:rPr>
              <w:lang w:val="nl-BE" w:eastAsia="en-GB"/>
            </w:rPr>
            <w:t xml:space="preserve"> </w:t>
          </w:r>
          <w:proofErr w:type="spellStart"/>
          <w:r w:rsidRPr="008D63E1">
            <w:rPr>
              <w:lang w:val="nl-BE" w:eastAsia="en-GB"/>
            </w:rPr>
            <w:t>sehr</w:t>
          </w:r>
          <w:proofErr w:type="spellEnd"/>
          <w:r w:rsidRPr="008D63E1">
            <w:rPr>
              <w:lang w:val="nl-BE" w:eastAsia="en-GB"/>
            </w:rPr>
            <w:t xml:space="preserve"> </w:t>
          </w:r>
          <w:proofErr w:type="spellStart"/>
          <w:r w:rsidRPr="008D63E1">
            <w:rPr>
              <w:lang w:val="nl-BE" w:eastAsia="en-GB"/>
            </w:rPr>
            <w:t>starke</w:t>
          </w:r>
          <w:proofErr w:type="spellEnd"/>
          <w:r w:rsidRPr="008D63E1">
            <w:rPr>
              <w:lang w:val="nl-BE" w:eastAsia="en-GB"/>
            </w:rPr>
            <w:t xml:space="preserve"> </w:t>
          </w:r>
          <w:proofErr w:type="spellStart"/>
          <w:r w:rsidRPr="008D63E1">
            <w:rPr>
              <w:lang w:val="nl-BE" w:eastAsia="en-GB"/>
            </w:rPr>
            <w:t>Motivation</w:t>
          </w:r>
          <w:proofErr w:type="spellEnd"/>
          <w:r w:rsidRPr="008D63E1">
            <w:rPr>
              <w:lang w:val="nl-BE" w:eastAsia="en-GB"/>
            </w:rPr>
            <w:t xml:space="preserve">, </w:t>
          </w:r>
          <w:proofErr w:type="spellStart"/>
          <w:r w:rsidRPr="008D63E1">
            <w:rPr>
              <w:lang w:val="nl-BE" w:eastAsia="en-GB"/>
            </w:rPr>
            <w:t>eine</w:t>
          </w:r>
          <w:proofErr w:type="spellEnd"/>
          <w:r w:rsidRPr="008D63E1">
            <w:rPr>
              <w:lang w:val="nl-BE" w:eastAsia="en-GB"/>
            </w:rPr>
            <w:t xml:space="preserve"> </w:t>
          </w:r>
          <w:proofErr w:type="spellStart"/>
          <w:r w:rsidRPr="008D63E1">
            <w:rPr>
              <w:lang w:val="nl-BE" w:eastAsia="en-GB"/>
            </w:rPr>
            <w:t>positive</w:t>
          </w:r>
          <w:proofErr w:type="spellEnd"/>
          <w:r w:rsidRPr="008D63E1">
            <w:rPr>
              <w:lang w:val="nl-BE" w:eastAsia="en-GB"/>
            </w:rPr>
            <w:t xml:space="preserve"> </w:t>
          </w:r>
          <w:proofErr w:type="spellStart"/>
          <w:r w:rsidRPr="008D63E1">
            <w:rPr>
              <w:lang w:val="nl-BE" w:eastAsia="en-GB"/>
            </w:rPr>
            <w:t>Problemlösungseinstellung</w:t>
          </w:r>
          <w:proofErr w:type="spellEnd"/>
          <w:r w:rsidRPr="008D63E1">
            <w:rPr>
              <w:lang w:val="nl-BE" w:eastAsia="en-GB"/>
            </w:rPr>
            <w:t xml:space="preserve">, </w:t>
          </w:r>
          <w:proofErr w:type="spellStart"/>
          <w:r w:rsidRPr="008D63E1">
            <w:rPr>
              <w:lang w:val="nl-BE" w:eastAsia="en-GB"/>
            </w:rPr>
            <w:t>ein</w:t>
          </w:r>
          <w:proofErr w:type="spellEnd"/>
          <w:r w:rsidRPr="008D63E1">
            <w:rPr>
              <w:lang w:val="nl-BE" w:eastAsia="en-GB"/>
            </w:rPr>
            <w:t xml:space="preserve"> </w:t>
          </w:r>
          <w:proofErr w:type="spellStart"/>
          <w:r w:rsidRPr="008D63E1">
            <w:rPr>
              <w:lang w:val="nl-BE" w:eastAsia="en-GB"/>
            </w:rPr>
            <w:t>gutes</w:t>
          </w:r>
          <w:proofErr w:type="spellEnd"/>
          <w:r w:rsidRPr="008D63E1">
            <w:rPr>
              <w:lang w:val="nl-BE" w:eastAsia="en-GB"/>
            </w:rPr>
            <w:t xml:space="preserve"> </w:t>
          </w:r>
          <w:proofErr w:type="spellStart"/>
          <w:r w:rsidRPr="008D63E1">
            <w:rPr>
              <w:lang w:val="nl-BE" w:eastAsia="en-GB"/>
            </w:rPr>
            <w:t>Initiativgefühl</w:t>
          </w:r>
          <w:proofErr w:type="spellEnd"/>
          <w:r w:rsidRPr="008D63E1">
            <w:rPr>
              <w:lang w:val="nl-BE" w:eastAsia="en-GB"/>
            </w:rPr>
            <w:t xml:space="preserve"> </w:t>
          </w:r>
          <w:proofErr w:type="spellStart"/>
          <w:r w:rsidRPr="008D63E1">
            <w:rPr>
              <w:lang w:val="nl-BE" w:eastAsia="en-GB"/>
            </w:rPr>
            <w:t>und</w:t>
          </w:r>
          <w:proofErr w:type="spellEnd"/>
          <w:r w:rsidRPr="008D63E1">
            <w:rPr>
              <w:lang w:val="nl-BE" w:eastAsia="en-GB"/>
            </w:rPr>
            <w:t xml:space="preserve"> die </w:t>
          </w:r>
          <w:proofErr w:type="spellStart"/>
          <w:r w:rsidRPr="008D63E1">
            <w:rPr>
              <w:lang w:val="nl-BE" w:eastAsia="en-GB"/>
            </w:rPr>
            <w:t>Fähigkeit</w:t>
          </w:r>
          <w:proofErr w:type="spellEnd"/>
          <w:r w:rsidRPr="008D63E1">
            <w:rPr>
              <w:lang w:val="nl-BE" w:eastAsia="en-GB"/>
            </w:rPr>
            <w:t xml:space="preserve"> </w:t>
          </w:r>
          <w:proofErr w:type="spellStart"/>
          <w:r w:rsidRPr="008D63E1">
            <w:rPr>
              <w:lang w:val="nl-BE" w:eastAsia="en-GB"/>
            </w:rPr>
            <w:t>haben</w:t>
          </w:r>
          <w:proofErr w:type="spellEnd"/>
          <w:r w:rsidRPr="008D63E1">
            <w:rPr>
              <w:lang w:val="nl-BE" w:eastAsia="en-GB"/>
            </w:rPr>
            <w:t xml:space="preserve">, </w:t>
          </w:r>
          <w:proofErr w:type="spellStart"/>
          <w:r w:rsidRPr="008D63E1">
            <w:rPr>
              <w:lang w:val="nl-BE" w:eastAsia="en-GB"/>
            </w:rPr>
            <w:t>sowohl</w:t>
          </w:r>
          <w:proofErr w:type="spellEnd"/>
          <w:r w:rsidRPr="008D63E1">
            <w:rPr>
              <w:lang w:val="nl-BE" w:eastAsia="en-GB"/>
            </w:rPr>
            <w:t xml:space="preserve"> </w:t>
          </w:r>
          <w:proofErr w:type="spellStart"/>
          <w:r w:rsidRPr="008D63E1">
            <w:rPr>
              <w:lang w:val="nl-BE" w:eastAsia="en-GB"/>
            </w:rPr>
            <w:t>unabhängig</w:t>
          </w:r>
          <w:proofErr w:type="spellEnd"/>
          <w:r w:rsidRPr="008D63E1">
            <w:rPr>
              <w:lang w:val="nl-BE" w:eastAsia="en-GB"/>
            </w:rPr>
            <w:t xml:space="preserve"> als </w:t>
          </w:r>
          <w:proofErr w:type="spellStart"/>
          <w:r w:rsidRPr="008D63E1">
            <w:rPr>
              <w:lang w:val="nl-BE" w:eastAsia="en-GB"/>
            </w:rPr>
            <w:t>auch</w:t>
          </w:r>
          <w:proofErr w:type="spellEnd"/>
          <w:r w:rsidRPr="008D63E1">
            <w:rPr>
              <w:lang w:val="nl-BE" w:eastAsia="en-GB"/>
            </w:rPr>
            <w:t xml:space="preserve"> als </w:t>
          </w:r>
          <w:proofErr w:type="spellStart"/>
          <w:r w:rsidRPr="008D63E1">
            <w:rPr>
              <w:lang w:val="nl-BE" w:eastAsia="en-GB"/>
            </w:rPr>
            <w:t>Mitglied</w:t>
          </w:r>
          <w:proofErr w:type="spellEnd"/>
          <w:r w:rsidRPr="008D63E1">
            <w:rPr>
              <w:lang w:val="nl-BE" w:eastAsia="en-GB"/>
            </w:rPr>
            <w:t xml:space="preserve"> </w:t>
          </w:r>
          <w:proofErr w:type="spellStart"/>
          <w:r w:rsidRPr="008D63E1">
            <w:rPr>
              <w:lang w:val="nl-BE" w:eastAsia="en-GB"/>
            </w:rPr>
            <w:t>eines</w:t>
          </w:r>
          <w:proofErr w:type="spellEnd"/>
          <w:r w:rsidRPr="008D63E1">
            <w:rPr>
              <w:lang w:val="nl-BE" w:eastAsia="en-GB"/>
            </w:rPr>
            <w:t xml:space="preserve"> </w:t>
          </w:r>
          <w:proofErr w:type="spellStart"/>
          <w:r w:rsidRPr="008D63E1">
            <w:rPr>
              <w:lang w:val="nl-BE" w:eastAsia="en-GB"/>
            </w:rPr>
            <w:t>multikulturellen</w:t>
          </w:r>
          <w:proofErr w:type="spellEnd"/>
          <w:r w:rsidRPr="008D63E1">
            <w:rPr>
              <w:lang w:val="nl-BE" w:eastAsia="en-GB"/>
            </w:rPr>
            <w:t xml:space="preserve"> Teams </w:t>
          </w:r>
          <w:proofErr w:type="spellStart"/>
          <w:r w:rsidRPr="008D63E1">
            <w:rPr>
              <w:lang w:val="nl-BE" w:eastAsia="en-GB"/>
            </w:rPr>
            <w:t>zu</w:t>
          </w:r>
          <w:proofErr w:type="spellEnd"/>
          <w:r w:rsidRPr="008D63E1">
            <w:rPr>
              <w:lang w:val="nl-BE" w:eastAsia="en-GB"/>
            </w:rPr>
            <w:t xml:space="preserve"> </w:t>
          </w:r>
          <w:proofErr w:type="spellStart"/>
          <w:r w:rsidRPr="008D63E1">
            <w:rPr>
              <w:lang w:val="nl-BE" w:eastAsia="en-GB"/>
            </w:rPr>
            <w:t>arbeiten</w:t>
          </w:r>
          <w:proofErr w:type="spellEnd"/>
          <w:r w:rsidRPr="008D63E1">
            <w:rPr>
              <w:lang w:val="nl-BE" w:eastAsia="en-GB"/>
            </w:rPr>
            <w:t>.</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lastRenderedPageBreak/>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w:t>
      </w:r>
      <w:proofErr w:type="spellStart"/>
      <w:r>
        <w:t>ABl.</w:t>
      </w:r>
      <w:proofErr w:type="spellEnd"/>
      <w:r>
        <w:t xml:space="preserve">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194C36"/>
    <w:rsid w:val="00236265"/>
    <w:rsid w:val="002C5752"/>
    <w:rsid w:val="002F7504"/>
    <w:rsid w:val="00324D8D"/>
    <w:rsid w:val="0034599F"/>
    <w:rsid w:val="0035094A"/>
    <w:rsid w:val="003874E2"/>
    <w:rsid w:val="0039387D"/>
    <w:rsid w:val="00394A86"/>
    <w:rsid w:val="003B2E38"/>
    <w:rsid w:val="004D75AF"/>
    <w:rsid w:val="00546DB1"/>
    <w:rsid w:val="006243BB"/>
    <w:rsid w:val="00676119"/>
    <w:rsid w:val="006C6627"/>
    <w:rsid w:val="006F44C9"/>
    <w:rsid w:val="00767E7E"/>
    <w:rsid w:val="007716E4"/>
    <w:rsid w:val="00785A3F"/>
    <w:rsid w:val="00795C41"/>
    <w:rsid w:val="007A795D"/>
    <w:rsid w:val="007A7CF4"/>
    <w:rsid w:val="007B514A"/>
    <w:rsid w:val="007C07D8"/>
    <w:rsid w:val="007D0EC6"/>
    <w:rsid w:val="00803007"/>
    <w:rsid w:val="008102E0"/>
    <w:rsid w:val="0089735C"/>
    <w:rsid w:val="008D52CF"/>
    <w:rsid w:val="008D63E1"/>
    <w:rsid w:val="009321C6"/>
    <w:rsid w:val="009442BE"/>
    <w:rsid w:val="009A1607"/>
    <w:rsid w:val="009F216F"/>
    <w:rsid w:val="00AB56F9"/>
    <w:rsid w:val="00AC5FF8"/>
    <w:rsid w:val="00AE6941"/>
    <w:rsid w:val="00B73B91"/>
    <w:rsid w:val="00BD4614"/>
    <w:rsid w:val="00BF6139"/>
    <w:rsid w:val="00C07259"/>
    <w:rsid w:val="00C27C81"/>
    <w:rsid w:val="00CD33B4"/>
    <w:rsid w:val="00D605F4"/>
    <w:rsid w:val="00D86A1C"/>
    <w:rsid w:val="00DA711C"/>
    <w:rsid w:val="00E01792"/>
    <w:rsid w:val="00E34BCB"/>
    <w:rsid w:val="00E35460"/>
    <w:rsid w:val="00E77AA0"/>
    <w:rsid w:val="00EB3060"/>
    <w:rsid w:val="00EC5C6B"/>
    <w:rsid w:val="00ED6452"/>
    <w:rsid w:val="00F60E71"/>
    <w:rsid w:val="00FC17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8FECE68E6C194F3398547C14DC5AAD0B"/>
        <w:category>
          <w:name w:val="General"/>
          <w:gallery w:val="placeholder"/>
        </w:category>
        <w:types>
          <w:type w:val="bbPlcHdr"/>
        </w:types>
        <w:behaviors>
          <w:behavior w:val="content"/>
        </w:behaviors>
        <w:guid w:val="{66FCBDA8-931C-49AB-A1F2-BDF71A154B26}"/>
      </w:docPartPr>
      <w:docPartBody>
        <w:p w:rsidR="00630D7B" w:rsidRDefault="00630D7B" w:rsidP="00630D7B">
          <w:pPr>
            <w:pStyle w:val="8FECE68E6C194F3398547C14DC5AAD0B"/>
          </w:pPr>
          <w:r w:rsidRPr="0007110E">
            <w:rPr>
              <w:rStyle w:val="PlaceholderText"/>
              <w:bCs/>
            </w:rPr>
            <w:t>Click or tap here to enter text.</w:t>
          </w:r>
        </w:p>
      </w:docPartBody>
    </w:docPart>
    <w:docPart>
      <w:docPartPr>
        <w:name w:val="F8746AFBE8574113959E04407A9C99E9"/>
        <w:category>
          <w:name w:val="General"/>
          <w:gallery w:val="placeholder"/>
        </w:category>
        <w:types>
          <w:type w:val="bbPlcHdr"/>
        </w:types>
        <w:behaviors>
          <w:behavior w:val="content"/>
        </w:behaviors>
        <w:guid w:val="{6196E581-AB73-46FA-9453-CB4D541EFCD2}"/>
      </w:docPartPr>
      <w:docPartBody>
        <w:p w:rsidR="00630D7B" w:rsidRDefault="00630D7B" w:rsidP="00630D7B">
          <w:pPr>
            <w:pStyle w:val="F8746AFBE8574113959E04407A9C99E9"/>
          </w:pPr>
          <w:r w:rsidRPr="0007110E">
            <w:rPr>
              <w:rStyle w:val="PlaceholderText"/>
              <w:bCs/>
            </w:rPr>
            <w:t>Click or tap here to enter text.</w:t>
          </w:r>
        </w:p>
      </w:docPartBody>
    </w:docPart>
    <w:docPart>
      <w:docPartPr>
        <w:name w:val="CD0101C2A2F3452093FC13F91C349C04"/>
        <w:category>
          <w:name w:val="General"/>
          <w:gallery w:val="placeholder"/>
        </w:category>
        <w:types>
          <w:type w:val="bbPlcHdr"/>
        </w:types>
        <w:behaviors>
          <w:behavior w:val="content"/>
        </w:behaviors>
        <w:guid w:val="{3AEACAE5-5485-46D7-9DB0-7C1B49982A15}"/>
      </w:docPartPr>
      <w:docPartBody>
        <w:p w:rsidR="00630D7B" w:rsidRDefault="00630D7B" w:rsidP="00630D7B">
          <w:pPr>
            <w:pStyle w:val="CD0101C2A2F3452093FC13F91C349C04"/>
          </w:pPr>
          <w:r w:rsidRPr="00111AB6">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34599F"/>
    <w:rsid w:val="0056186B"/>
    <w:rsid w:val="00630D7B"/>
    <w:rsid w:val="00723B02"/>
    <w:rsid w:val="00897026"/>
    <w:rsid w:val="008A7C76"/>
    <w:rsid w:val="008C406B"/>
    <w:rsid w:val="008D04E3"/>
    <w:rsid w:val="00A71FAD"/>
    <w:rsid w:val="00B21BDA"/>
    <w:rsid w:val="00BD4614"/>
    <w:rsid w:val="00DB168D"/>
    <w:rsid w:val="00E32AF1"/>
    <w:rsid w:val="00E77AA0"/>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30D7B"/>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8FECE68E6C194F3398547C14DC5AAD0B">
    <w:name w:val="8FECE68E6C194F3398547C14DC5AAD0B"/>
    <w:rsid w:val="00630D7B"/>
    <w:pPr>
      <w:spacing w:line="278" w:lineRule="auto"/>
    </w:pPr>
    <w:rPr>
      <w:kern w:val="2"/>
      <w:sz w:val="24"/>
      <w:szCs w:val="24"/>
      <w14:ligatures w14:val="standardContextual"/>
    </w:rPr>
  </w:style>
  <w:style w:type="paragraph" w:customStyle="1" w:styleId="F8746AFBE8574113959E04407A9C99E9">
    <w:name w:val="F8746AFBE8574113959E04407A9C99E9"/>
    <w:rsid w:val="00630D7B"/>
    <w:pPr>
      <w:spacing w:line="278" w:lineRule="auto"/>
    </w:pPr>
    <w:rPr>
      <w:kern w:val="2"/>
      <w:sz w:val="24"/>
      <w:szCs w:val="24"/>
      <w14:ligatures w14:val="standardContextual"/>
    </w:rPr>
  </w:style>
  <w:style w:type="paragraph" w:customStyle="1" w:styleId="CD0101C2A2F3452093FC13F91C349C04">
    <w:name w:val="CD0101C2A2F3452093FC13F91C349C04"/>
    <w:rsid w:val="00630D7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p:properties xmlns:p="http://schemas.microsoft.com/office/2006/metadata/properties" xmlns:xsi="http://www.w3.org/2001/XMLSchema-instance" xmlns:pc="http://schemas.microsoft.com/office/infopath/2007/PartnerControls">
  <documentManagement>
    <Owners xmlns="30c666ed-fe46-43d6-bf30-6de2567680e6">
      <UserInfo>
        <DisplayName/>
        <AccountId xsi:nil="true"/>
        <AccountType/>
      </UserInfo>
    </Owners>
    <Content xmlns="30c666ed-fe46-43d6-bf30-6de2567680e6" xsi:nil="true"/>
    <lcf76f155ced4ddcb4097134ff3c332f xmlns="30c666ed-fe46-43d6-bf30-6de2567680e6">
      <Terms xmlns="http://schemas.microsoft.com/office/infopath/2007/PartnerControls"/>
    </lcf76f155ced4ddcb4097134ff3c332f>
  </documentManagement>
</p:propertie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264AC718-AF23-442A-92F5-08EA22515F3E}">
  <ds:schemaRefs>
    <ds:schemaRef ds:uri="http://schemas.microsoft.com/office/infopath/2007/PartnerControls"/>
    <ds:schemaRef ds:uri="http://purl.org/dc/terms/"/>
    <ds:schemaRef ds:uri="1929b814-5a78-4bdc-9841-d8b9ef424f65"/>
    <ds:schemaRef ds:uri="http://schemas.microsoft.com/sharepoint/v3/fields"/>
    <ds:schemaRef ds:uri="http://schemas.microsoft.com/office/2006/documentManagement/types"/>
    <ds:schemaRef ds:uri="http://www.w3.org/XML/1998/namespace"/>
    <ds:schemaRef ds:uri="http://schemas.openxmlformats.org/package/2006/metadata/core-properties"/>
    <ds:schemaRef ds:uri="08927195-b699-4be0-9ee2-6c66dc215b5a"/>
    <ds:schemaRef ds:uri="http://purl.org/dc/elements/1.1/"/>
    <ds:schemaRef ds:uri="a41a97bf-0494-41d8-ba3d-259bd7771890"/>
    <ds:schemaRef ds:uri="http://schemas.microsoft.com/office/2006/metadata/properties"/>
    <ds:schemaRef ds:uri="http://purl.org/dc/dcmitype/"/>
    <ds:schemaRef ds:uri="30c666ed-fe46-43d6-bf30-6de2567680e6"/>
  </ds:schemaRefs>
</ds:datastoreItem>
</file>

<file path=customXml/itemProps3.xml><?xml version="1.0" encoding="utf-8"?>
<ds:datastoreItem xmlns:ds="http://schemas.openxmlformats.org/officeDocument/2006/customXml" ds:itemID="{1DB72EFA-9A9F-4F5B-AB9B-0434A59B82CF}">
  <ds:schemaRefs/>
</ds:datastoreItem>
</file>

<file path=customXml/itemProps4.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5.xml><?xml version="1.0" encoding="utf-8"?>
<ds:datastoreItem xmlns:ds="http://schemas.openxmlformats.org/officeDocument/2006/customXml" ds:itemID="{84E79763-4D55-4201-B388-D2B5EB787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F90DE6-88B6-4264-9629-4D8DFDFE87D2}">
  <ds:schemaRefs/>
</ds:datastoreItem>
</file>

<file path=customXml/itemProps7.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0</TotalTime>
  <Pages>4</Pages>
  <Words>1291</Words>
  <Characters>7365</Characters>
  <Application>Microsoft Office Word</Application>
  <DocSecurity>0</DocSecurity>
  <PresentationFormat>Microsoft Word 14.0</PresentationFormat>
  <Lines>61</Lines>
  <Paragraphs>17</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3</cp:revision>
  <dcterms:created xsi:type="dcterms:W3CDTF">2025-04-11T16:29:00Z</dcterms:created>
  <dcterms:modified xsi:type="dcterms:W3CDTF">2025-04-11T16:29:00Z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